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077" w:rsidRDefault="00884077" w:rsidP="00884077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4077" w:rsidRDefault="00884077" w:rsidP="00884077">
      <w:pPr>
        <w:pStyle w:val="DBl00"/>
      </w:pPr>
    </w:p>
    <w:p w:rsidR="00884077" w:rsidRDefault="00884077" w:rsidP="00884077">
      <w:pPr>
        <w:pStyle w:val="DBl00"/>
      </w:pPr>
    </w:p>
    <w:p w:rsidR="00884077" w:rsidRDefault="00884077" w:rsidP="00884077">
      <w:pPr>
        <w:pStyle w:val="DBl00"/>
      </w:pPr>
    </w:p>
    <w:p w:rsidR="00884077" w:rsidRDefault="00884077" w:rsidP="00884077">
      <w:pPr>
        <w:pStyle w:val="DBl00"/>
      </w:pPr>
    </w:p>
    <w:p w:rsidR="00884077" w:rsidRPr="00D442CB" w:rsidRDefault="00884077" w:rsidP="00884077">
      <w:pPr>
        <w:pStyle w:val="DBl01"/>
      </w:pPr>
      <w:r w:rsidRPr="00D442CB">
        <w:rPr>
          <w:b/>
        </w:rPr>
        <w:t>Stenographisches</w:t>
      </w:r>
      <w:r w:rsidRPr="00D442CB">
        <w:t xml:space="preserve"> </w:t>
      </w:r>
      <w:r w:rsidRPr="00D442CB">
        <w:rPr>
          <w:b/>
        </w:rPr>
        <w:t>Protokoll</w:t>
      </w:r>
    </w:p>
    <w:p w:rsidR="00884077" w:rsidRDefault="00884077" w:rsidP="00884077">
      <w:pPr>
        <w:pStyle w:val="DBl00"/>
      </w:pPr>
    </w:p>
    <w:p w:rsidR="00884077" w:rsidRDefault="00884077" w:rsidP="00884077">
      <w:pPr>
        <w:pStyle w:val="DBl00"/>
      </w:pPr>
    </w:p>
    <w:p w:rsidR="00884077" w:rsidRDefault="00884077" w:rsidP="00884077">
      <w:pPr>
        <w:pStyle w:val="DBl00"/>
      </w:pPr>
    </w:p>
    <w:p w:rsidR="00884077" w:rsidRDefault="00884077" w:rsidP="00884077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077" w:rsidRDefault="00884077" w:rsidP="00884077">
      <w:pPr>
        <w:pStyle w:val="DBl00"/>
      </w:pPr>
    </w:p>
    <w:p w:rsidR="00884077" w:rsidRDefault="00884077" w:rsidP="00884077">
      <w:pPr>
        <w:pStyle w:val="DBl00"/>
      </w:pPr>
    </w:p>
    <w:p w:rsidR="00884077" w:rsidRDefault="0071385B" w:rsidP="0071385B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158</w:t>
      </w:r>
      <w:r w:rsidR="00884077">
        <w:rPr>
          <w:b/>
          <w:bCs/>
          <w:sz w:val="32"/>
        </w:rPr>
        <w:t>. Sitzung des Nationalrates der Republik Österreich</w:t>
      </w:r>
    </w:p>
    <w:p w:rsidR="00884077" w:rsidRDefault="00884077" w:rsidP="00884077">
      <w:pPr>
        <w:pStyle w:val="DBl00"/>
        <w:rPr>
          <w:b/>
          <w:bCs/>
          <w:sz w:val="32"/>
        </w:rPr>
      </w:pPr>
    </w:p>
    <w:p w:rsidR="00884077" w:rsidRDefault="00884077" w:rsidP="00884077">
      <w:pPr>
        <w:pStyle w:val="DBl04"/>
      </w:pPr>
      <w:r>
        <w:t>XXIV. Gesetzgebungsperiode</w:t>
      </w:r>
    </w:p>
    <w:p w:rsidR="00884077" w:rsidRDefault="00884077" w:rsidP="00884077">
      <w:pPr>
        <w:pStyle w:val="DBl00"/>
      </w:pPr>
    </w:p>
    <w:p w:rsidR="00884077" w:rsidRDefault="0071385B" w:rsidP="00884077">
      <w:pPr>
        <w:pStyle w:val="DBl05"/>
      </w:pPr>
      <w:r>
        <w:t>Mittwoch, 16. Mai 2012</w:t>
      </w:r>
    </w:p>
    <w:p w:rsidR="00884077" w:rsidRDefault="00884077" w:rsidP="00884077">
      <w:pPr>
        <w:pStyle w:val="chlfrei"/>
      </w:pPr>
    </w:p>
    <w:p w:rsidR="00884077" w:rsidRDefault="00884077" w:rsidP="00884077">
      <w:pPr>
        <w:pStyle w:val="chlfrei"/>
      </w:pPr>
    </w:p>
    <w:p w:rsidR="00884077" w:rsidRDefault="00884077" w:rsidP="00884077">
      <w:pPr>
        <w:pStyle w:val="chlfrei"/>
        <w:sectPr w:rsidR="00884077" w:rsidSect="0088407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EA1A5B" w:rsidRDefault="00EA1A5B" w:rsidP="00CE4B9C">
      <w:pPr>
        <w:pStyle w:val="TIT1"/>
      </w:pPr>
      <w:r>
        <w:lastRenderedPageBreak/>
        <w:t>Stenographisches Protokoll</w:t>
      </w:r>
    </w:p>
    <w:p w:rsidR="00EA1A5B" w:rsidRDefault="00EA1A5B" w:rsidP="00CE4B9C">
      <w:pPr>
        <w:pStyle w:val="TIT2"/>
      </w:pPr>
      <w:r>
        <w:t>158. Sitzung des Nationalrates der Republik Österreich</w:t>
      </w:r>
    </w:p>
    <w:p w:rsidR="00EA1A5B" w:rsidRDefault="00EA1A5B" w:rsidP="00CE4B9C">
      <w:pPr>
        <w:pStyle w:val="TIT3"/>
      </w:pPr>
      <w:r>
        <w:t>XXIV. Gesetzgebungsperiode</w:t>
      </w:r>
      <w:r>
        <w:tab/>
        <w:t>Mittwoch, 16. Mai 2012</w:t>
      </w:r>
    </w:p>
    <w:p w:rsidR="00EA1A5B" w:rsidRDefault="00EA1A5B" w:rsidP="00CE4B9C">
      <w:pPr>
        <w:pStyle w:val="ZM"/>
      </w:pPr>
      <w:r>
        <w:t>Dauer der Sitzung</w:t>
      </w:r>
    </w:p>
    <w:p w:rsidR="00EA1A5B" w:rsidRDefault="00EA1A5B" w:rsidP="00CE4B9C">
      <w:pPr>
        <w:pStyle w:val="ZM"/>
        <w:rPr>
          <w:b w:val="0"/>
        </w:rPr>
      </w:pPr>
      <w:r w:rsidRPr="00FB20D5">
        <w:rPr>
          <w:b w:val="0"/>
        </w:rPr>
        <w:t>Mittwoch, 16.</w:t>
      </w:r>
      <w:r w:rsidRPr="00CD5AA4">
        <w:rPr>
          <w:b w:val="0"/>
        </w:rPr>
        <w:t xml:space="preserve"> Mai 2012</w:t>
      </w:r>
      <w:r>
        <w:rPr>
          <w:b w:val="0"/>
        </w:rPr>
        <w:t>: 20.32 – 20.33 Uhr</w:t>
      </w:r>
    </w:p>
    <w:p w:rsidR="00EA1A5B" w:rsidRDefault="00EA1A5B" w:rsidP="00CE4B9C">
      <w:pPr>
        <w:pStyle w:val="ZM"/>
      </w:pPr>
      <w:r>
        <w:t>*****</w:t>
      </w:r>
    </w:p>
    <w:p w:rsidR="00EA1A5B" w:rsidRDefault="00EA1A5B" w:rsidP="00CE4B9C">
      <w:pPr>
        <w:pStyle w:val="ZM"/>
      </w:pPr>
      <w:r>
        <w:t>Inhalt</w:t>
      </w:r>
    </w:p>
    <w:p w:rsidR="00EA1A5B" w:rsidRDefault="00EA1A5B" w:rsidP="00CE4B9C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EA1A5B" w:rsidRDefault="00EA1A5B" w:rsidP="00CE4B9C">
      <w:pPr>
        <w:pStyle w:val="INHTAB1"/>
      </w:pPr>
      <w:r>
        <w:t xml:space="preserve">Verhinderungen </w:t>
      </w:r>
      <w:r>
        <w:tab/>
      </w:r>
      <w:r>
        <w:tab/>
      </w:r>
      <w:r w:rsidR="00AD7DEF" w:rsidRPr="00AD7DEF">
        <w:rPr>
          <w:bCs/>
          <w:noProof/>
        </w:rPr>
        <w:t>4</w:t>
      </w:r>
    </w:p>
    <w:p w:rsidR="00EA1A5B" w:rsidRDefault="00EA1A5B" w:rsidP="00CE4B9C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EA1A5B" w:rsidRDefault="00EA1A5B" w:rsidP="00EA6EDF">
      <w:pPr>
        <w:pStyle w:val="INHTAB1"/>
        <w:spacing w:before="220" w:after="140"/>
      </w:pPr>
      <w:r>
        <w:t xml:space="preserve">Zuweisungen </w:t>
      </w:r>
      <w:r>
        <w:tab/>
      </w:r>
      <w:r>
        <w:tab/>
      </w:r>
      <w:r w:rsidR="00AD7DEF" w:rsidRPr="00AD7DEF">
        <w:rPr>
          <w:bCs/>
          <w:noProof/>
        </w:rPr>
        <w:t>4</w:t>
      </w:r>
    </w:p>
    <w:p w:rsidR="00EA1A5B" w:rsidRDefault="00EA1A5B" w:rsidP="00CE4B9C">
      <w:pPr>
        <w:pStyle w:val="ZM"/>
      </w:pPr>
      <w:r>
        <w:t>Eingebracht wurden</w:t>
      </w:r>
    </w:p>
    <w:p w:rsidR="00EA1A5B" w:rsidRDefault="00EA1A5B" w:rsidP="00EA6EDF">
      <w:pPr>
        <w:pStyle w:val="INHTAB1"/>
        <w:spacing w:before="220" w:after="140"/>
      </w:pPr>
      <w:r>
        <w:rPr>
          <w:b/>
          <w:u w:val="single"/>
        </w:rPr>
        <w:t>Regierungsvorlage</w:t>
      </w:r>
      <w:r>
        <w:t xml:space="preserve"> </w:t>
      </w:r>
      <w:r>
        <w:tab/>
      </w:r>
      <w:r>
        <w:tab/>
      </w:r>
      <w:r w:rsidR="00203CEA">
        <w:t>5</w:t>
      </w:r>
    </w:p>
    <w:p w:rsidR="00EA1A5B" w:rsidRPr="00CA05FE" w:rsidRDefault="00EA1A5B" w:rsidP="00EA6EDF">
      <w:pPr>
        <w:pStyle w:val="INHTAB1"/>
        <w:spacing w:before="220" w:after="140"/>
      </w:pPr>
      <w:r>
        <w:t xml:space="preserve">1783: </w:t>
      </w:r>
      <w:r w:rsidRPr="00CA05FE">
        <w:t>Vereinbarung gemäß Art. 15a B-VG zwischen dem Bund und dem Land Niederösterreich zur Änderung der Vereinbarung gemäß Art.</w:t>
      </w:r>
      <w:r>
        <w:t> </w:t>
      </w:r>
      <w:r w:rsidRPr="00CA05FE">
        <w:t>15a B-VG zwischen dem Bund und dem Land Niederösterreich über die Errichtung und den Betrieb des Institute of Science and Technology</w:t>
      </w:r>
      <w:r>
        <w:t xml:space="preserve"> </w:t>
      </w:r>
      <w:r w:rsidRPr="00CA05FE">
        <w:t>Austria samt Anhang</w:t>
      </w:r>
    </w:p>
    <w:p w:rsidR="00EA1A5B" w:rsidRPr="00CA05FE" w:rsidRDefault="00EA1A5B" w:rsidP="00EA6EDF">
      <w:pPr>
        <w:pStyle w:val="INHTAB1"/>
        <w:spacing w:before="220" w:after="140"/>
      </w:pPr>
      <w:r w:rsidRPr="006824C4">
        <w:rPr>
          <w:b/>
          <w:u w:val="single"/>
        </w:rPr>
        <w:t>Unterrichtung gemäß Art. 50 Abs. 5 B-VG</w:t>
      </w:r>
      <w:r>
        <w:t xml:space="preserve"> </w:t>
      </w:r>
      <w:r>
        <w:tab/>
      </w:r>
      <w:r>
        <w:tab/>
      </w:r>
      <w:r w:rsidR="00203CEA">
        <w:t>6</w:t>
      </w:r>
    </w:p>
    <w:p w:rsidR="00EA1A5B" w:rsidRPr="00CA05FE" w:rsidRDefault="00EA1A5B" w:rsidP="00EA6EDF">
      <w:pPr>
        <w:pStyle w:val="INHTAB1"/>
        <w:spacing w:before="220" w:after="140"/>
      </w:pPr>
      <w:r w:rsidRPr="00CA05FE">
        <w:t>Aufnahme der Verhandlungen über ein Abkommen zwischen der Regierung der Republik Österreich und der Regierung der Republik Montenegro zur Vermei</w:t>
      </w:r>
      <w:r w:rsidR="00C50366">
        <w:softHyphen/>
      </w:r>
      <w:r w:rsidRPr="00CA05FE">
        <w:t>dung der Doppelbesteuerung auf dem Gebiete der Steuern</w:t>
      </w:r>
      <w:r>
        <w:t xml:space="preserve"> vom Einkommen und vom Vermögen</w:t>
      </w:r>
    </w:p>
    <w:p w:rsidR="00EA1A5B" w:rsidRPr="00CA05FE" w:rsidRDefault="00EA1A5B" w:rsidP="00EA6EDF">
      <w:pPr>
        <w:pStyle w:val="INHTAB1"/>
        <w:spacing w:before="220" w:after="140"/>
      </w:pPr>
      <w:r w:rsidRPr="00CA05FE">
        <w:t>Aufnahme der Verhandlungen über ein Abkommen zwischen der Regierung der Republik Österreich und der Regierung des Staates Israel über die</w:t>
      </w:r>
      <w:r>
        <w:t xml:space="preserve"> Zusammenar</w:t>
      </w:r>
      <w:r w:rsidR="00C50366">
        <w:softHyphen/>
      </w:r>
      <w:r>
        <w:t>beit im Bereich Film</w:t>
      </w:r>
    </w:p>
    <w:p w:rsidR="00EA1A5B" w:rsidRDefault="00EA1A5B" w:rsidP="00EA6EDF">
      <w:pPr>
        <w:pStyle w:val="INHANTR"/>
        <w:spacing w:before="220" w:after="140"/>
        <w:rPr>
          <w:b/>
          <w:u w:val="single"/>
        </w:rPr>
      </w:pPr>
      <w:r>
        <w:rPr>
          <w:b/>
          <w:u w:val="single"/>
        </w:rPr>
        <w:t>Anfragebeantwortungen</w:t>
      </w:r>
      <w:bookmarkStart w:id="0" w:name="_GoBack"/>
      <w:bookmarkEnd w:id="0"/>
    </w:p>
    <w:p w:rsidR="00EA1A5B" w:rsidRDefault="00EA1A5B" w:rsidP="00EA6EDF">
      <w:pPr>
        <w:pStyle w:val="INHANTR"/>
        <w:spacing w:before="220" w:after="140"/>
        <w:rPr>
          <w:rFonts w:cs="Arial"/>
        </w:rPr>
      </w:pPr>
      <w:r>
        <w:rPr>
          <w:rFonts w:cs="Arial"/>
        </w:rPr>
        <w:t xml:space="preserve">der Bundesministerin für Inneres auf die Anfrage der Abgeordneten </w:t>
      </w:r>
      <w:r>
        <w:rPr>
          <w:rFonts w:cs="Arial"/>
          <w:b/>
          <w:i/>
        </w:rPr>
        <w:t>Mag. Alev Korun,</w:t>
      </w:r>
      <w:r>
        <w:rPr>
          <w:rFonts w:cs="Arial"/>
        </w:rPr>
        <w:t xml:space="preserve"> Kolleginnen und Kollegen (10892/AB zu 11024/J) </w:t>
      </w:r>
    </w:p>
    <w:p w:rsidR="00EA1A5B" w:rsidRDefault="00EA1A5B" w:rsidP="00EA6EDF">
      <w:pPr>
        <w:pStyle w:val="INHANTR"/>
        <w:spacing w:before="220" w:after="140"/>
      </w:pPr>
      <w:r>
        <w:t xml:space="preserve">des Bundesministers für europäische und internationale Angelegenheiten auf die Anfrage der Abgeordneten </w:t>
      </w:r>
      <w:r>
        <w:rPr>
          <w:b/>
          <w:i/>
        </w:rPr>
        <w:t>Mag. Judith Schwentner,</w:t>
      </w:r>
      <w:r>
        <w:t xml:space="preserve"> Kolleginnen und Kollegen (10893/AB zu 11027/J) </w:t>
      </w:r>
    </w:p>
    <w:p w:rsidR="00EA1A5B" w:rsidRDefault="00EA1A5B" w:rsidP="00CE4B9C">
      <w:pPr>
        <w:pStyle w:val="INHANTR"/>
      </w:pPr>
      <w:r>
        <w:t xml:space="preserve">der Bundesministerin für Finanzen auf die Anfrage der Abgeordneten </w:t>
      </w:r>
      <w:r>
        <w:rPr>
          <w:b/>
          <w:i/>
        </w:rPr>
        <w:t>Mag. Judith Schwentner,</w:t>
      </w:r>
      <w:r>
        <w:t xml:space="preserve"> Kolleginnen und Kollegen (10894/AB zu 11029/J) </w:t>
      </w:r>
    </w:p>
    <w:p w:rsidR="00EA1A5B" w:rsidRDefault="00EA1A5B" w:rsidP="00CE4B9C">
      <w:pPr>
        <w:pStyle w:val="INHANTR"/>
        <w:rPr>
          <w:rFonts w:cs="Arial"/>
        </w:rPr>
      </w:pPr>
      <w:r>
        <w:rPr>
          <w:rFonts w:cs="Arial"/>
        </w:rPr>
        <w:t xml:space="preserve">der Bundesministerin für Inneres auf die Anfrage der Abgeordneten </w:t>
      </w:r>
      <w:r>
        <w:rPr>
          <w:b/>
          <w:i/>
        </w:rPr>
        <w:t>Mag. Judith Schwentner</w:t>
      </w:r>
      <w:r>
        <w:rPr>
          <w:rFonts w:cs="Arial"/>
          <w:b/>
          <w:i/>
        </w:rPr>
        <w:t>,</w:t>
      </w:r>
      <w:r>
        <w:rPr>
          <w:rFonts w:cs="Arial"/>
        </w:rPr>
        <w:t xml:space="preserve"> Kolleginnen und Kollegen (10895/AB zu 11031/J) </w:t>
      </w:r>
    </w:p>
    <w:p w:rsidR="00EA1A5B" w:rsidRDefault="00EA1A5B" w:rsidP="00CE4B9C">
      <w:pPr>
        <w:pStyle w:val="INHANTR"/>
      </w:pPr>
      <w:r>
        <w:t xml:space="preserve">des Bundesministers für europäische und internationale Angelegenheiten auf die Anfrage der Abgeordneten </w:t>
      </w:r>
      <w:r>
        <w:rPr>
          <w:b/>
          <w:i/>
        </w:rPr>
        <w:t>Mag. Judith Schwentner,</w:t>
      </w:r>
      <w:r>
        <w:t xml:space="preserve"> Kolleginnen und Kollegen (10896/AB zu 11040/J) </w:t>
      </w:r>
    </w:p>
    <w:p w:rsidR="00EA1A5B" w:rsidRDefault="00EA1A5B" w:rsidP="00CE4B9C">
      <w:pPr>
        <w:pStyle w:val="INHANTR"/>
      </w:pPr>
      <w:r>
        <w:t xml:space="preserve">der Bundesministerin für Finanzen auf die Anfrage der Abgeordneten </w:t>
      </w:r>
      <w:r>
        <w:rPr>
          <w:b/>
          <w:i/>
        </w:rPr>
        <w:t>Mag. Judith Schwentner,</w:t>
      </w:r>
      <w:r>
        <w:t xml:space="preserve"> Kolleginnen und Kollegen (10897/AB zu 11042/J) </w:t>
      </w:r>
    </w:p>
    <w:p w:rsidR="00EA1A5B" w:rsidRDefault="00EA1A5B" w:rsidP="00CE4B9C">
      <w:pPr>
        <w:pStyle w:val="INHANTR"/>
        <w:rPr>
          <w:rFonts w:cs="Arial"/>
        </w:rPr>
      </w:pPr>
      <w:r>
        <w:rPr>
          <w:rFonts w:cs="Arial"/>
        </w:rPr>
        <w:t xml:space="preserve">der Bundesministerin für Inneres auf die Anfrage der Abgeordneten </w:t>
      </w:r>
      <w:r>
        <w:rPr>
          <w:b/>
          <w:i/>
        </w:rPr>
        <w:t>Mag. Judith Schwentner</w:t>
      </w:r>
      <w:r>
        <w:rPr>
          <w:rFonts w:cs="Arial"/>
          <w:b/>
          <w:i/>
        </w:rPr>
        <w:t>,</w:t>
      </w:r>
      <w:r>
        <w:rPr>
          <w:rFonts w:cs="Arial"/>
        </w:rPr>
        <w:t xml:space="preserve"> Kolleginnen und Kollegen (10898/AB zu 11044/J) </w:t>
      </w:r>
    </w:p>
    <w:p w:rsidR="00EA1A5B" w:rsidRDefault="00EA1A5B" w:rsidP="00CE4B9C">
      <w:pPr>
        <w:pStyle w:val="INHANTR"/>
      </w:pPr>
      <w:r>
        <w:t xml:space="preserve">des Bundesministers für europäische und internationale Angelegenheiten auf die Anfrage der Abgeordneten </w:t>
      </w:r>
      <w:r>
        <w:rPr>
          <w:b/>
          <w:i/>
        </w:rPr>
        <w:t>Mag. Judith Schwentner,</w:t>
      </w:r>
      <w:r>
        <w:t xml:space="preserve"> Kolleginnen und Kollegen (10899/AB zu 11054/J) </w:t>
      </w:r>
    </w:p>
    <w:p w:rsidR="00EA1A5B" w:rsidRDefault="00EA1A5B" w:rsidP="00CE4B9C">
      <w:pPr>
        <w:pStyle w:val="INHANTR"/>
      </w:pPr>
      <w:r>
        <w:t xml:space="preserve">der Bundesministerin für Finanzen auf die Anfrage der Abgeordneten </w:t>
      </w:r>
      <w:r>
        <w:rPr>
          <w:b/>
          <w:i/>
        </w:rPr>
        <w:t>Mag. Judith Schwentner,</w:t>
      </w:r>
      <w:r>
        <w:t xml:space="preserve"> Kolleginnen und Kollegen (10900/AB zu 11056/J) </w:t>
      </w:r>
    </w:p>
    <w:p w:rsidR="00EA1A5B" w:rsidRDefault="00EA1A5B" w:rsidP="00CE4B9C">
      <w:pPr>
        <w:pStyle w:val="INHANTR"/>
        <w:rPr>
          <w:rFonts w:cs="Arial"/>
        </w:rPr>
      </w:pPr>
      <w:r>
        <w:rPr>
          <w:rFonts w:cs="Arial"/>
        </w:rPr>
        <w:t xml:space="preserve">der Bundesministerin für Inneres auf die Anfrage der Abgeordneten </w:t>
      </w:r>
      <w:r>
        <w:rPr>
          <w:b/>
          <w:i/>
        </w:rPr>
        <w:t>Mag. Judith Schwentner</w:t>
      </w:r>
      <w:r>
        <w:rPr>
          <w:rFonts w:cs="Arial"/>
          <w:b/>
          <w:i/>
        </w:rPr>
        <w:t>,</w:t>
      </w:r>
      <w:r>
        <w:rPr>
          <w:rFonts w:cs="Arial"/>
        </w:rPr>
        <w:t xml:space="preserve"> Kolleginnen und Kollegen (10901/AB zu 11058/J) </w:t>
      </w:r>
    </w:p>
    <w:p w:rsidR="00EA1A5B" w:rsidRDefault="00EA1A5B" w:rsidP="00CE4B9C">
      <w:pPr>
        <w:pStyle w:val="INHANTR"/>
        <w:rPr>
          <w:rFonts w:cs="Arial"/>
        </w:rPr>
      </w:pPr>
      <w:r>
        <w:rPr>
          <w:rFonts w:cs="Arial"/>
        </w:rPr>
        <w:t>des Bundesministers für Wissenschaft und Forschung auf die Anfrage der Abgeord</w:t>
      </w:r>
      <w:r w:rsidR="00C50366">
        <w:rPr>
          <w:rFonts w:cs="Arial"/>
        </w:rPr>
        <w:softHyphen/>
      </w:r>
      <w:r>
        <w:rPr>
          <w:rFonts w:cs="Arial"/>
        </w:rPr>
        <w:t xml:space="preserve">neten </w:t>
      </w:r>
      <w:r>
        <w:rPr>
          <w:rFonts w:cs="Arial"/>
          <w:b/>
          <w:i/>
        </w:rPr>
        <w:t>Dr. Kurt Grünewald,</w:t>
      </w:r>
      <w:r>
        <w:rPr>
          <w:rFonts w:cs="Arial"/>
        </w:rPr>
        <w:t xml:space="preserve"> Kolleginnen und Kollegen (10902/AB zu 11025/J) </w:t>
      </w:r>
    </w:p>
    <w:p w:rsidR="00EA1A5B" w:rsidRDefault="00EA1A5B" w:rsidP="00CE4B9C">
      <w:pPr>
        <w:pStyle w:val="INHANTR"/>
        <w:rPr>
          <w:rFonts w:cs="Arial"/>
        </w:rPr>
      </w:pPr>
      <w:r>
        <w:rPr>
          <w:rFonts w:cs="Arial"/>
        </w:rPr>
        <w:t xml:space="preserve">des Bundesministers für Arbeit, Soziales und Konsumentenschutz auf die Anfrage der Abgeordneten </w:t>
      </w:r>
      <w:r>
        <w:rPr>
          <w:rFonts w:cs="Arial"/>
          <w:b/>
          <w:i/>
        </w:rPr>
        <w:t>Herbert Kickl,</w:t>
      </w:r>
      <w:r>
        <w:rPr>
          <w:rFonts w:cs="Arial"/>
        </w:rPr>
        <w:t xml:space="preserve"> Kolleginnen und Kollegen (10903/AB zu 11077/J) </w:t>
      </w:r>
    </w:p>
    <w:p w:rsidR="00EA1A5B" w:rsidRDefault="00EA1A5B" w:rsidP="00CE4B9C">
      <w:pPr>
        <w:pStyle w:val="INHANTR"/>
        <w:rPr>
          <w:rFonts w:cs="Arial"/>
        </w:rPr>
      </w:pPr>
      <w:r>
        <w:rPr>
          <w:rFonts w:cs="Arial"/>
        </w:rPr>
        <w:t xml:space="preserve">des Bundesministers für Arbeit, Soziales und Konsumentenschutz auf die Anfrage der Abgeordneten </w:t>
      </w:r>
      <w:r>
        <w:rPr>
          <w:rFonts w:cs="Arial"/>
          <w:b/>
          <w:i/>
        </w:rPr>
        <w:t>Werner Neubauer,</w:t>
      </w:r>
      <w:r>
        <w:rPr>
          <w:rFonts w:cs="Arial"/>
        </w:rPr>
        <w:t xml:space="preserve"> Kolleginnen und Kollegen (10904/AB zu 11113/J) </w:t>
      </w:r>
    </w:p>
    <w:p w:rsidR="00EA1A5B" w:rsidRDefault="00EA1A5B" w:rsidP="00CE4B9C">
      <w:pPr>
        <w:pStyle w:val="INHANTR"/>
        <w:rPr>
          <w:rFonts w:cs="Arial"/>
        </w:rPr>
      </w:pPr>
      <w:r>
        <w:rPr>
          <w:rFonts w:cs="Arial"/>
        </w:rPr>
        <w:t xml:space="preserve">des Bundesministers für Arbeit, Soziales und Konsumentenschutz auf die Anfrage der Abgeordneten </w:t>
      </w:r>
      <w:r>
        <w:rPr>
          <w:rFonts w:cs="Arial"/>
          <w:b/>
          <w:i/>
        </w:rPr>
        <w:t>Gerald Grosz,</w:t>
      </w:r>
      <w:r>
        <w:rPr>
          <w:rFonts w:cs="Arial"/>
        </w:rPr>
        <w:t xml:space="preserve"> Kolleginnen und Kollegen (10905/AB zu 11205/J) </w:t>
      </w:r>
    </w:p>
    <w:p w:rsidR="00EA1A5B" w:rsidRDefault="00EA1A5B" w:rsidP="00CE4B9C">
      <w:pPr>
        <w:pStyle w:val="INHANTR"/>
        <w:rPr>
          <w:rFonts w:cs="Arial"/>
        </w:rPr>
      </w:pPr>
      <w:r>
        <w:rPr>
          <w:rFonts w:cs="Arial"/>
        </w:rPr>
        <w:t xml:space="preserve">des Bundesministers für Arbeit, Soziales und Konsumentenschutz auf die Anfrage der Abgeordneten </w:t>
      </w:r>
      <w:r>
        <w:rPr>
          <w:rFonts w:cs="Arial"/>
          <w:b/>
          <w:i/>
        </w:rPr>
        <w:t>Franz Riepl,</w:t>
      </w:r>
      <w:r>
        <w:rPr>
          <w:rFonts w:cs="Arial"/>
        </w:rPr>
        <w:t xml:space="preserve"> Kolleginnen und Kollegen (10906/AB zu 11301/J) </w:t>
      </w:r>
    </w:p>
    <w:p w:rsidR="00EA1A5B" w:rsidRDefault="00EA1A5B" w:rsidP="00CE4B9C">
      <w:pPr>
        <w:pStyle w:val="INHANTR"/>
        <w:rPr>
          <w:rFonts w:cs="Arial"/>
        </w:rPr>
      </w:pPr>
      <w:r>
        <w:rPr>
          <w:rFonts w:cs="Arial"/>
        </w:rPr>
        <w:t xml:space="preserve">des Bundeskanzlers auf die Anfrage der Abgeordneten </w:t>
      </w:r>
      <w:r>
        <w:rPr>
          <w:b/>
          <w:i/>
        </w:rPr>
        <w:t>Mag. Judith Schwentner</w:t>
      </w:r>
      <w:r>
        <w:rPr>
          <w:rFonts w:cs="Arial"/>
          <w:b/>
          <w:i/>
        </w:rPr>
        <w:t>,</w:t>
      </w:r>
      <w:r>
        <w:rPr>
          <w:rFonts w:cs="Arial"/>
        </w:rPr>
        <w:t xml:space="preserve"> Kol</w:t>
      </w:r>
      <w:r w:rsidR="00C50366">
        <w:rPr>
          <w:rFonts w:cs="Arial"/>
        </w:rPr>
        <w:softHyphen/>
      </w:r>
      <w:r>
        <w:rPr>
          <w:rFonts w:cs="Arial"/>
        </w:rPr>
        <w:t>leginnen und Kollegen (10907/AB zu 11026/J)</w:t>
      </w:r>
    </w:p>
    <w:p w:rsidR="00EA1A5B" w:rsidRDefault="00EA1A5B" w:rsidP="00CE4B9C">
      <w:r>
        <w:t xml:space="preserve">der Bundesministerin für Verkehr, Innovation und Technologie auf die Anfrage der Abgeordneten </w:t>
      </w:r>
      <w:r>
        <w:rPr>
          <w:b/>
          <w:i/>
        </w:rPr>
        <w:t>Mag. Judith Schwentner,</w:t>
      </w:r>
      <w:r>
        <w:t xml:space="preserve"> Kolleginnen und Kollegen (10908/AB</w:t>
      </w:r>
      <w:r w:rsidR="00C50366">
        <w:t xml:space="preserve"> </w:t>
      </w:r>
      <w:r>
        <w:t xml:space="preserve">zu 11036/J) </w:t>
      </w:r>
    </w:p>
    <w:p w:rsidR="00EA1A5B" w:rsidRDefault="00EA1A5B" w:rsidP="00CE4B9C">
      <w:r>
        <w:t xml:space="preserve">des Bundeskanzlers auf die Anfrage der Abgeordneten </w:t>
      </w:r>
      <w:r>
        <w:rPr>
          <w:b/>
          <w:i/>
        </w:rPr>
        <w:t>Mag. Judith Schwentner,</w:t>
      </w:r>
      <w:r>
        <w:t xml:space="preserve"> Kol</w:t>
      </w:r>
      <w:r w:rsidR="00C50366">
        <w:softHyphen/>
      </w:r>
      <w:r>
        <w:t>leginnen und Kollegen (10909/AB zu 11039/J)</w:t>
      </w:r>
    </w:p>
    <w:p w:rsidR="00EA1A5B" w:rsidRDefault="00EA1A5B" w:rsidP="00CE4B9C">
      <w:r>
        <w:t xml:space="preserve">der Bundesministerin für Verkehr, Innovation und Technologie auf die Anfrage der Abgeordneten </w:t>
      </w:r>
      <w:r>
        <w:rPr>
          <w:b/>
          <w:i/>
        </w:rPr>
        <w:t>Mag. Judith Schwentner,</w:t>
      </w:r>
      <w:r>
        <w:t xml:space="preserve"> Kolleginnen und Kollegen (10910/AB</w:t>
      </w:r>
      <w:r w:rsidR="00C50366">
        <w:t xml:space="preserve"> </w:t>
      </w:r>
      <w:r>
        <w:t xml:space="preserve">zu 11049/J) </w:t>
      </w:r>
    </w:p>
    <w:p w:rsidR="00EA1A5B" w:rsidRDefault="00EA1A5B" w:rsidP="00CE4B9C">
      <w:pPr>
        <w:pStyle w:val="INHANTR"/>
        <w:rPr>
          <w:rFonts w:cs="Arial"/>
        </w:rPr>
      </w:pPr>
      <w:r>
        <w:rPr>
          <w:rFonts w:cs="Arial"/>
        </w:rPr>
        <w:t>der Bundesministerin für Frauen und öffentlichen Dienst auf die Anfrage der Abgeord</w:t>
      </w:r>
      <w:r w:rsidR="00C50366">
        <w:rPr>
          <w:rFonts w:cs="Arial"/>
        </w:rPr>
        <w:softHyphen/>
      </w:r>
      <w:r>
        <w:rPr>
          <w:rFonts w:cs="Arial"/>
        </w:rPr>
        <w:t xml:space="preserve">neten </w:t>
      </w:r>
      <w:r>
        <w:rPr>
          <w:b/>
          <w:i/>
        </w:rPr>
        <w:t>Mag. Judith Schwentner</w:t>
      </w:r>
      <w:r>
        <w:rPr>
          <w:rFonts w:cs="Arial"/>
          <w:b/>
          <w:i/>
        </w:rPr>
        <w:t>,</w:t>
      </w:r>
      <w:r>
        <w:rPr>
          <w:rFonts w:cs="Arial"/>
        </w:rPr>
        <w:t xml:space="preserve"> Kolleginnen und Kollegen (10911/AB zu 11052/J) </w:t>
      </w:r>
    </w:p>
    <w:p w:rsidR="00EA1A5B" w:rsidRDefault="00EA1A5B" w:rsidP="00CE4B9C">
      <w:pPr>
        <w:pStyle w:val="INHANTR"/>
        <w:rPr>
          <w:rFonts w:cs="Arial"/>
        </w:rPr>
      </w:pPr>
      <w:r>
        <w:rPr>
          <w:rFonts w:cs="Arial"/>
        </w:rPr>
        <w:t xml:space="preserve">des Bundeskanzlers auf die Anfrage der Abgeordneten </w:t>
      </w:r>
      <w:r>
        <w:rPr>
          <w:b/>
          <w:i/>
        </w:rPr>
        <w:t>Mag. Judith Schwentner</w:t>
      </w:r>
      <w:r>
        <w:rPr>
          <w:rFonts w:cs="Arial"/>
          <w:b/>
          <w:i/>
        </w:rPr>
        <w:t>,</w:t>
      </w:r>
      <w:r>
        <w:rPr>
          <w:rFonts w:cs="Arial"/>
        </w:rPr>
        <w:t xml:space="preserve"> Kol</w:t>
      </w:r>
      <w:r w:rsidR="00C50366">
        <w:rPr>
          <w:rFonts w:cs="Arial"/>
        </w:rPr>
        <w:softHyphen/>
      </w:r>
      <w:r>
        <w:rPr>
          <w:rFonts w:cs="Arial"/>
        </w:rPr>
        <w:t>leginnen und Kollegen (10912/AB zu 11053/J)</w:t>
      </w:r>
    </w:p>
    <w:p w:rsidR="00EA1A5B" w:rsidRDefault="00EA1A5B" w:rsidP="00CE4B9C">
      <w:r>
        <w:t xml:space="preserve">der Bundesministerin für Verkehr, Innovation und Technologie auf die Anfrage der Abgeordneten </w:t>
      </w:r>
      <w:r>
        <w:rPr>
          <w:b/>
          <w:i/>
        </w:rPr>
        <w:t>Mag. Judith Schwentner,</w:t>
      </w:r>
      <w:r>
        <w:t xml:space="preserve"> Kolleginnen und Kollegen (10913/AB</w:t>
      </w:r>
      <w:r w:rsidR="00C50366">
        <w:t xml:space="preserve"> </w:t>
      </w:r>
      <w:r>
        <w:t xml:space="preserve">zu 11063/J) </w:t>
      </w:r>
    </w:p>
    <w:p w:rsidR="00EA1A5B" w:rsidRDefault="00EA1A5B" w:rsidP="00CE4B9C">
      <w:r>
        <w:t xml:space="preserve">des Bundeskanzlers auf die Anfrage der Abgeordneten </w:t>
      </w:r>
      <w:r>
        <w:rPr>
          <w:b/>
          <w:i/>
        </w:rPr>
        <w:t>Dr. Susanne Winter,</w:t>
      </w:r>
      <w:r>
        <w:t xml:space="preserve"> Kollegin</w:t>
      </w:r>
      <w:r w:rsidR="00C50366">
        <w:softHyphen/>
      </w:r>
      <w:r>
        <w:t>nen und Kollegen (10914/AB zu 11076/J)</w:t>
      </w:r>
    </w:p>
    <w:p w:rsidR="00EA1A5B" w:rsidRDefault="00EA1A5B" w:rsidP="00CE4B9C">
      <w:r>
        <w:t xml:space="preserve">der Bundesministerin für Justiz auf die Anfrage der Abgeordneten </w:t>
      </w:r>
      <w:r>
        <w:rPr>
          <w:b/>
          <w:i/>
        </w:rPr>
        <w:t>Mag. Judith Schwentner,</w:t>
      </w:r>
      <w:r>
        <w:t xml:space="preserve"> Kolleginnen und Kollegen (10915/AB zu 11032/J) </w:t>
      </w:r>
    </w:p>
    <w:p w:rsidR="00EA1A5B" w:rsidRDefault="00EA1A5B" w:rsidP="00CE4B9C">
      <w:r>
        <w:t xml:space="preserve">der Bundesministerin für Justiz auf die Anfrage der Abgeordneten </w:t>
      </w:r>
      <w:r>
        <w:rPr>
          <w:b/>
          <w:i/>
        </w:rPr>
        <w:t>Mag. Judith Schwentner,</w:t>
      </w:r>
      <w:r>
        <w:t xml:space="preserve"> Kolleginnen und Kollegen (10916/AB zu 11045/J) </w:t>
      </w:r>
    </w:p>
    <w:p w:rsidR="00EA1A5B" w:rsidRDefault="00EA1A5B" w:rsidP="00CE4B9C">
      <w:r>
        <w:t xml:space="preserve">der Bundesministerin für Justiz auf die Anfrage der Abgeordneten </w:t>
      </w:r>
      <w:r>
        <w:rPr>
          <w:b/>
          <w:i/>
        </w:rPr>
        <w:t>Mag. Judith Schwentner,</w:t>
      </w:r>
      <w:r>
        <w:t xml:space="preserve"> Kolleginnen und Kollegen (10917/AB zu 11059/J) </w:t>
      </w:r>
    </w:p>
    <w:p w:rsidR="0071385B" w:rsidRDefault="00EA1A5B" w:rsidP="00CE4B9C">
      <w:r>
        <w:t xml:space="preserve">der Bundesministerin für Justiz auf die Anfrage der Abgeordneten </w:t>
      </w:r>
      <w:r>
        <w:rPr>
          <w:b/>
          <w:i/>
        </w:rPr>
        <w:t>Mag. Wolfgang Gerstl,</w:t>
      </w:r>
      <w:r>
        <w:t xml:space="preserve"> Kolleginnen und Kollegen (10918/AB zu 11067/J) </w:t>
      </w:r>
    </w:p>
    <w:p w:rsidR="0071385B" w:rsidRDefault="0071385B" w:rsidP="0071385B">
      <w:r>
        <w:br w:type="page"/>
      </w:r>
    </w:p>
    <w:p w:rsidR="00EA1A5B" w:rsidRPr="00C62E9F" w:rsidRDefault="00EA1A5B" w:rsidP="0071385B">
      <w:pPr>
        <w:pStyle w:val="SB"/>
      </w:pPr>
      <w:bookmarkStart w:id="1" w:name="TEXTOBJ_97567"/>
      <w:r w:rsidRPr="00177113">
        <w:rPr>
          <w:vanish/>
        </w:rPr>
        <w:t>20.31.22</w:t>
      </w:r>
      <w:bookmarkEnd w:id="1"/>
      <w:r w:rsidRPr="002E04E5">
        <w:rPr>
          <w:lang w:val="de-DE"/>
        </w:rPr>
        <w:t xml:space="preserve">Beginn der Sitzung: </w:t>
      </w:r>
      <w:r>
        <w:rPr>
          <w:lang w:val="de-DE"/>
        </w:rPr>
        <w:t>20.32 Uhr</w:t>
      </w:r>
    </w:p>
    <w:p w:rsidR="00EA1A5B" w:rsidRPr="002E04E5" w:rsidRDefault="00EA1A5B" w:rsidP="00375CE9">
      <w:pPr>
        <w:rPr>
          <w:i/>
          <w:lang w:val="de-DE"/>
        </w:rPr>
      </w:pPr>
      <w:r>
        <w:rPr>
          <w:b/>
          <w:i/>
          <w:lang w:val="de-DE"/>
        </w:rPr>
        <w:t xml:space="preserve">Vorsitzender: </w:t>
      </w:r>
      <w:r>
        <w:rPr>
          <w:i/>
          <w:lang w:val="de-DE"/>
        </w:rPr>
        <w:t xml:space="preserve">Dritter Präsident Mag. Dr. Martin </w:t>
      </w:r>
      <w:r w:rsidRPr="002E04E5">
        <w:rPr>
          <w:b/>
          <w:i/>
          <w:lang w:val="de-DE"/>
        </w:rPr>
        <w:t>Graf.</w:t>
      </w:r>
    </w:p>
    <w:p w:rsidR="00EA1A5B" w:rsidRDefault="00EA1A5B" w:rsidP="00375CE9">
      <w:pPr>
        <w:pStyle w:val="ZM"/>
        <w:rPr>
          <w:lang w:val="de-DE"/>
        </w:rPr>
      </w:pPr>
      <w:r>
        <w:rPr>
          <w:lang w:val="de-DE"/>
        </w:rPr>
        <w:t>*****</w:t>
      </w:r>
    </w:p>
    <w:p w:rsidR="00884077" w:rsidRDefault="00884077" w:rsidP="00375CE9">
      <w:pPr>
        <w:rPr>
          <w:b/>
          <w:vanish/>
          <w:lang w:val="de-DE"/>
        </w:rPr>
        <w:sectPr w:rsidR="00884077" w:rsidSect="00884077">
          <w:headerReference w:type="even" r:id="rId14"/>
          <w:headerReference w:type="default" r:id="rId15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EA1A5B" w:rsidRDefault="00EA1A5B" w:rsidP="00375CE9">
      <w:r w:rsidRPr="002E04E5">
        <w:rPr>
          <w:b/>
          <w:vanish/>
          <w:lang w:val="de-DE"/>
        </w:rPr>
        <w:t>†</w:t>
      </w:r>
      <w:r w:rsidRPr="002E04E5">
        <w:rPr>
          <w:b/>
        </w:rPr>
        <w:t>Präsident Mag. Dr. Martin Graf</w:t>
      </w:r>
      <w:r w:rsidRPr="002E04E5">
        <w:rPr>
          <w:b/>
          <w:vanish/>
        </w:rPr>
        <w:t>|</w:t>
      </w:r>
      <w:r w:rsidRPr="002E04E5">
        <w:rPr>
          <w:b/>
        </w:rPr>
        <w:t>:</w:t>
      </w:r>
      <w:r w:rsidRPr="002E04E5">
        <w:t xml:space="preserve"> </w:t>
      </w:r>
      <w:r>
        <w:t xml:space="preserve">Ich </w:t>
      </w:r>
      <w:r w:rsidRPr="00947A0E">
        <w:rPr>
          <w:b/>
          <w:i/>
        </w:rPr>
        <w:t>eröffne</w:t>
      </w:r>
      <w:r>
        <w:t xml:space="preserve"> die 158. Sitzung des Nationalrates.</w:t>
      </w:r>
    </w:p>
    <w:p w:rsidR="00EA1A5B" w:rsidRPr="00375CE9" w:rsidRDefault="00EA1A5B" w:rsidP="00375CE9">
      <w:r>
        <w:t xml:space="preserve">Als </w:t>
      </w:r>
      <w:r w:rsidRPr="00850966">
        <w:rPr>
          <w:b/>
          <w:i/>
        </w:rPr>
        <w:t>verhindert</w:t>
      </w:r>
      <w:r>
        <w:t xml:space="preserve"> gemeldet sind die Abgeordneten </w:t>
      </w:r>
      <w:r>
        <w:rPr>
          <w:lang w:val="de-DE"/>
        </w:rPr>
        <w:t>Mag. Josef Auer, Mag. Lohfeyer, Mag. Fuhrmann, Mag. Ikrath, Riemer, Themessl und Dr. Pilz.</w:t>
      </w:r>
    </w:p>
    <w:p w:rsidR="00EA1A5B" w:rsidRPr="00947A0E" w:rsidRDefault="00EA1A5B" w:rsidP="00E54AA9">
      <w:pPr>
        <w:pStyle w:val="ZM"/>
        <w:rPr>
          <w:lang w:val="de-DE"/>
        </w:rPr>
      </w:pPr>
      <w:bookmarkStart w:id="2" w:name="TEXTOBJ_97568"/>
      <w:r w:rsidRPr="00947A0E">
        <w:rPr>
          <w:vanish/>
          <w:lang w:val="de-DE"/>
        </w:rPr>
        <w:t>20.31.32</w:t>
      </w:r>
      <w:bookmarkEnd w:id="2"/>
      <w:r>
        <w:rPr>
          <w:lang w:val="de-DE"/>
        </w:rPr>
        <w:t>Einlauf und Zuweisungen</w:t>
      </w:r>
    </w:p>
    <w:p w:rsidR="00884077" w:rsidRDefault="00884077" w:rsidP="00E54AA9">
      <w:pPr>
        <w:rPr>
          <w:b/>
          <w:vanish/>
          <w:lang w:val="de-DE"/>
        </w:rPr>
        <w:sectPr w:rsidR="00884077" w:rsidSect="00884077">
          <w:headerReference w:type="even" r:id="rId16"/>
          <w:headerReference w:type="default" r:id="rId17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EA1A5B" w:rsidRDefault="00EA1A5B" w:rsidP="00E54AA9">
      <w:r w:rsidRPr="00723748">
        <w:rPr>
          <w:b/>
          <w:vanish/>
          <w:lang w:val="de-DE"/>
        </w:rPr>
        <w:t>†</w:t>
      </w:r>
      <w:r w:rsidRPr="00723748">
        <w:rPr>
          <w:b/>
        </w:rPr>
        <w:t>Präsident Mag. Dr. Martin Graf</w:t>
      </w:r>
      <w:r w:rsidRPr="00723748">
        <w:rPr>
          <w:b/>
          <w:vanish/>
        </w:rPr>
        <w:t>|</w:t>
      </w:r>
      <w:r w:rsidRPr="00723748">
        <w:rPr>
          <w:b/>
        </w:rPr>
        <w:t>:</w:t>
      </w:r>
      <w:r w:rsidRPr="00723748">
        <w:t xml:space="preserve"> </w:t>
      </w:r>
      <w:r>
        <w:t>Hinsichtlich der eingelangten Verhandlungsgegen</w:t>
      </w:r>
      <w:r w:rsidR="00C50366">
        <w:softHyphen/>
      </w:r>
      <w:r>
        <w:t>stände und deren Zuweisungen verweise ich gemäß § 23 Abs. 4 der Geschäftsord</w:t>
      </w:r>
      <w:r w:rsidR="00C50366">
        <w:softHyphen/>
      </w:r>
      <w:r>
        <w:t>nung auf die im Sitzungssaal verteilte Mitteilung.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Die schriftliche Mitteilung hat folgenden Wortlaut: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A. Eingelangte Verhandlungsgegenstände:</w:t>
      </w:r>
    </w:p>
    <w:p w:rsidR="00EA1A5B" w:rsidRPr="007E1D9B" w:rsidRDefault="00EA1A5B" w:rsidP="00E54AA9">
      <w:pPr>
        <w:rPr>
          <w:i/>
        </w:rPr>
      </w:pPr>
      <w:r w:rsidRPr="007E1D9B">
        <w:rPr>
          <w:b/>
          <w:i/>
        </w:rPr>
        <w:t>Anfragebeantwortungen:</w:t>
      </w:r>
      <w:r w:rsidRPr="007E1D9B">
        <w:rPr>
          <w:i/>
        </w:rPr>
        <w:t xml:space="preserve"> 10892/AB bis 10918/AB.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B. Zuweisungen: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Zuweisungen in dieser Sitzung: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zur Vorberatung: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Ausschuss für Arbeit und Soziales: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Antrag 1948/A(E) der Abgeordneten Ing. Norbert Hofer, Kolleginnen und Kollegen be</w:t>
      </w:r>
      <w:r w:rsidR="00C50366">
        <w:rPr>
          <w:i/>
        </w:rPr>
        <w:softHyphen/>
      </w:r>
      <w:r w:rsidRPr="007E1D9B">
        <w:rPr>
          <w:i/>
        </w:rPr>
        <w:t>treffend Ausstellung des Ausweises gemäß § 29b StVO durch das Bundessozialamt,</w:t>
      </w:r>
    </w:p>
    <w:p w:rsidR="00EA1A5B" w:rsidRPr="007E1D9B" w:rsidRDefault="00EA1A5B" w:rsidP="00E41CBA">
      <w:pPr>
        <w:spacing w:before="100" w:after="100"/>
        <w:rPr>
          <w:i/>
        </w:rPr>
      </w:pPr>
      <w:r w:rsidRPr="007E1D9B">
        <w:rPr>
          <w:i/>
        </w:rPr>
        <w:t>Antrag 1951/A der Abgeordneten Renate Csörgits, August Wöginger, Kolleginnen und Kollegen betreffend ein Bundesgesetz, mit dem das Arbeitsmarktpolitik-Finanzierungs</w:t>
      </w:r>
      <w:r w:rsidR="00C50366">
        <w:rPr>
          <w:i/>
        </w:rPr>
        <w:softHyphen/>
      </w:r>
      <w:r w:rsidRPr="007E1D9B">
        <w:rPr>
          <w:i/>
        </w:rPr>
        <w:t>gesetz geändert wird,</w:t>
      </w:r>
    </w:p>
    <w:p w:rsidR="00EA1A5B" w:rsidRPr="007E1D9B" w:rsidRDefault="00EA1A5B" w:rsidP="00E41CBA">
      <w:pPr>
        <w:spacing w:before="100" w:after="100"/>
        <w:rPr>
          <w:i/>
        </w:rPr>
      </w:pPr>
      <w:r w:rsidRPr="007E1D9B">
        <w:rPr>
          <w:i/>
        </w:rPr>
        <w:t>Antrag 1955/A(E) der Abgeordneten Mag. Helene Jarmer, Kolleginnen und Kollegen betreffend Reform des Behindertengleichstellungsrechts,</w:t>
      </w:r>
    </w:p>
    <w:p w:rsidR="00EA1A5B" w:rsidRPr="007E1D9B" w:rsidRDefault="00EA1A5B" w:rsidP="00E41CBA">
      <w:pPr>
        <w:spacing w:before="100" w:after="100"/>
        <w:rPr>
          <w:i/>
        </w:rPr>
      </w:pPr>
      <w:r w:rsidRPr="007E1D9B">
        <w:rPr>
          <w:i/>
        </w:rPr>
        <w:t>Antrag 1956/A(E) der Abgeordneten Mag. Helene Jarmer, Kolleginnen und Kollegen betreffend Behandlung des Nationalen Aktionsplans für Menschen mit Behinderungen im Nationalrat;</w:t>
      </w:r>
    </w:p>
    <w:p w:rsidR="00EA1A5B" w:rsidRPr="007E1D9B" w:rsidRDefault="00EA1A5B" w:rsidP="00E41CBA">
      <w:pPr>
        <w:spacing w:before="100" w:after="100"/>
        <w:rPr>
          <w:b/>
          <w:i/>
        </w:rPr>
      </w:pPr>
      <w:r w:rsidRPr="007E1D9B">
        <w:rPr>
          <w:b/>
          <w:i/>
        </w:rPr>
        <w:t>Finanzausschuss:</w:t>
      </w:r>
    </w:p>
    <w:p w:rsidR="00EA1A5B" w:rsidRPr="007E1D9B" w:rsidRDefault="00EA1A5B" w:rsidP="00E41CBA">
      <w:pPr>
        <w:spacing w:before="100" w:after="100"/>
        <w:rPr>
          <w:i/>
        </w:rPr>
      </w:pPr>
      <w:r w:rsidRPr="007E1D9B">
        <w:rPr>
          <w:i/>
        </w:rPr>
        <w:t>Bundesgesetz, mit dem das Finanzausgleichsgesetz 2008 geändert wird (1784</w:t>
      </w:r>
      <w:r w:rsidR="00D60ED8">
        <w:rPr>
          <w:i/>
        </w:rPr>
        <w:t> </w:t>
      </w:r>
      <w:r w:rsidRPr="007E1D9B">
        <w:rPr>
          <w:i/>
        </w:rPr>
        <w:t>d.B.),</w:t>
      </w:r>
    </w:p>
    <w:p w:rsidR="00EA1A5B" w:rsidRPr="007E1D9B" w:rsidRDefault="00EA1A5B" w:rsidP="00E41CBA">
      <w:pPr>
        <w:spacing w:before="100" w:after="100"/>
        <w:rPr>
          <w:i/>
        </w:rPr>
      </w:pPr>
      <w:r w:rsidRPr="007E1D9B">
        <w:rPr>
          <w:i/>
        </w:rPr>
        <w:t>Antrag 1944/A(E) der Abgeordneten Ing. Peter Westenthaler, Kolleginnen und Kolle</w:t>
      </w:r>
      <w:r w:rsidR="00C50366">
        <w:rPr>
          <w:i/>
        </w:rPr>
        <w:softHyphen/>
      </w:r>
      <w:r w:rsidRPr="007E1D9B">
        <w:rPr>
          <w:i/>
        </w:rPr>
        <w:t>gen betreffend Einnahmen aus Verwaltungsstrafen,</w:t>
      </w:r>
    </w:p>
    <w:p w:rsidR="00EA1A5B" w:rsidRPr="007E1D9B" w:rsidRDefault="00EA1A5B" w:rsidP="00E41CBA">
      <w:pPr>
        <w:spacing w:before="100" w:after="100"/>
        <w:rPr>
          <w:i/>
        </w:rPr>
      </w:pPr>
      <w:r w:rsidRPr="007E1D9B">
        <w:rPr>
          <w:i/>
        </w:rPr>
        <w:t>Antrag 1954/A(E) der Abgeordneten Ing. Norbert Hofer, Kolleginnen und Kollegen be</w:t>
      </w:r>
      <w:r w:rsidR="00C50366">
        <w:rPr>
          <w:i/>
        </w:rPr>
        <w:softHyphen/>
      </w:r>
      <w:r w:rsidRPr="007E1D9B">
        <w:rPr>
          <w:i/>
        </w:rPr>
        <w:t>treffend rechtliche Absicherung von Bürgerbeteiligungsmodellen bei regionalen Ener</w:t>
      </w:r>
      <w:r w:rsidR="00C50366">
        <w:rPr>
          <w:i/>
        </w:rPr>
        <w:softHyphen/>
      </w:r>
      <w:r w:rsidRPr="007E1D9B">
        <w:rPr>
          <w:i/>
        </w:rPr>
        <w:t>gieversorgungseinrichtungen;</w:t>
      </w:r>
    </w:p>
    <w:p w:rsidR="00EA1A5B" w:rsidRPr="007E1D9B" w:rsidRDefault="00EA1A5B" w:rsidP="00E41CBA">
      <w:pPr>
        <w:spacing w:before="100" w:after="100"/>
        <w:rPr>
          <w:b/>
          <w:i/>
        </w:rPr>
      </w:pPr>
      <w:r w:rsidRPr="007E1D9B">
        <w:rPr>
          <w:b/>
          <w:i/>
        </w:rPr>
        <w:t>Gesundheitsausschuss:</w:t>
      </w:r>
    </w:p>
    <w:p w:rsidR="00EA1A5B" w:rsidRPr="007E1D9B" w:rsidRDefault="00EA1A5B" w:rsidP="00E41CBA">
      <w:pPr>
        <w:spacing w:before="100" w:after="100"/>
        <w:rPr>
          <w:i/>
        </w:rPr>
      </w:pPr>
      <w:r w:rsidRPr="007E1D9B">
        <w:rPr>
          <w:i/>
        </w:rPr>
        <w:t>Antrag 1958/A(E) der Abgeordneten Dr. Kurt Grünewald, Kolleginnen und Kollegen be</w:t>
      </w:r>
      <w:r w:rsidR="00C50366">
        <w:rPr>
          <w:i/>
        </w:rPr>
        <w:softHyphen/>
      </w:r>
      <w:r w:rsidRPr="007E1D9B">
        <w:rPr>
          <w:i/>
        </w:rPr>
        <w:t>treffend Hospiz und Palliativversorgung 2012,</w:t>
      </w:r>
    </w:p>
    <w:p w:rsidR="00EA1A5B" w:rsidRPr="007E1D9B" w:rsidRDefault="00EA1A5B" w:rsidP="00E41CBA">
      <w:pPr>
        <w:spacing w:before="100" w:after="100"/>
        <w:rPr>
          <w:i/>
        </w:rPr>
      </w:pPr>
      <w:r w:rsidRPr="007E1D9B">
        <w:rPr>
          <w:i/>
        </w:rPr>
        <w:t>Antrag 1959/A(E) der Abgeordneten Mag. Helene Jarmer, Kolleginnen und Kollegen betreffend barrierefreie Kommunikation im Gesundheitswesen,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Antrag 1961/A(E) der Abgeordneten Ing. Norbert Hofer, Dr. Wolfgang Spadiut, Dr. Kurt Grünewald, Kolleginnen und Kollegen betreffend Kostenersatz für komplementäre Heil</w:t>
      </w:r>
      <w:r w:rsidR="00C50366">
        <w:rPr>
          <w:i/>
        </w:rPr>
        <w:softHyphen/>
      </w:r>
      <w:r w:rsidRPr="007E1D9B">
        <w:rPr>
          <w:i/>
        </w:rPr>
        <w:t>methoden;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Gleichbehandlungsausschuss: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Antrag 1949/A(E) der Abgeordneten Carmen Gartelgruber, Kolleginnen und Kollegen betreffend Anrechnung von vier vollen Jahren Kindererziehungszeit pro Kind;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Ausschuss für innere Angelegenheiten: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Antrag 1945/A der Abgeordneten Ing. Peter Westenthaler, Kolleginnen und Kollegen betreffend ein Bundesgesetz, mit dem das Paßgesetz 1992 geändert wird,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Antrag 1960/A(E) der Abgeordneten Mag. Alev Korun, Kolleginnen und Kollegen be</w:t>
      </w:r>
      <w:r w:rsidR="00C50366">
        <w:rPr>
          <w:i/>
        </w:rPr>
        <w:softHyphen/>
      </w:r>
      <w:r w:rsidRPr="007E1D9B">
        <w:rPr>
          <w:i/>
        </w:rPr>
        <w:t>treffend Schließung einer verheerenden Lücke im Staatsbürgerschaftsgesetz;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Justizausschuss: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Antrag 1950/A der Abgeordneten Mag. Heribert Donnerbauer, Dr. Johannes Jarolim, Mag. Albert Steinhauser, Gerald Grosz, Kolleginnen und Kollegen betreffend ein Bun</w:t>
      </w:r>
      <w:r w:rsidR="00C50366">
        <w:rPr>
          <w:i/>
        </w:rPr>
        <w:softHyphen/>
      </w:r>
      <w:r w:rsidRPr="007E1D9B">
        <w:rPr>
          <w:i/>
        </w:rPr>
        <w:t>desgesetz, mit dem das Strafgesetzbuch und die Strafprozessordnung 1975 zur Ver</w:t>
      </w:r>
      <w:r w:rsidR="00C50366">
        <w:rPr>
          <w:i/>
        </w:rPr>
        <w:softHyphen/>
      </w:r>
      <w:r w:rsidRPr="007E1D9B">
        <w:rPr>
          <w:i/>
        </w:rPr>
        <w:t>besserung der strafrechtlichen Bekämpfung von Korruption geändert werden (Korrup</w:t>
      </w:r>
      <w:r w:rsidR="00C50366">
        <w:rPr>
          <w:i/>
        </w:rPr>
        <w:softHyphen/>
      </w:r>
      <w:r w:rsidRPr="007E1D9B">
        <w:rPr>
          <w:i/>
        </w:rPr>
        <w:t>tionsstrafrechtsänderungsgesetz 2012 – KorrStrÄG 2012);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Ausschuss für Konsumentenschutz: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Antrag 1957/A(E) der Abgeordneten Mag. Birgit Schatz, Kolleginnen und Kollegen be</w:t>
      </w:r>
      <w:r w:rsidR="00C50366">
        <w:rPr>
          <w:i/>
        </w:rPr>
        <w:softHyphen/>
      </w:r>
      <w:r w:rsidRPr="007E1D9B">
        <w:rPr>
          <w:i/>
        </w:rPr>
        <w:t>treffend Thermotransferpapier;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Ausschuss für Menschenrechte: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Antrag 1952/A(E) der Abgeordneten Franz Kirchgatterer, Wolfgang Großruck, Kollegin</w:t>
      </w:r>
      <w:r w:rsidR="00C50366">
        <w:rPr>
          <w:i/>
        </w:rPr>
        <w:softHyphen/>
      </w:r>
      <w:r w:rsidRPr="007E1D9B">
        <w:rPr>
          <w:i/>
        </w:rPr>
        <w:t>nen und Kollegen betreffend den Universal Periodic Review Prozess der Vereinten Na</w:t>
      </w:r>
      <w:r w:rsidR="00C50366">
        <w:rPr>
          <w:i/>
        </w:rPr>
        <w:softHyphen/>
      </w:r>
      <w:r w:rsidRPr="007E1D9B">
        <w:rPr>
          <w:i/>
        </w:rPr>
        <w:t>tionen,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Antrag 1953/A(E) der Abgeordneten Karlheinz Kopf, Franz Kirchgatterer, Kolleginnen und Kollegen betreffend Erhalt des Klosters Mor Gabriel und Unterstützung der Rechte der christ</w:t>
      </w:r>
      <w:r>
        <w:rPr>
          <w:i/>
        </w:rPr>
        <w:t>lichen Minderheit in der Türkei;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Umweltausschuss: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Antrag 1946/A(E) der Abgeordneten Mag. Rainer Widmann, Kolleginnen und Kollegen betreffend UVP-Pflicht für Probebohrungen,</w:t>
      </w:r>
    </w:p>
    <w:p w:rsidR="00EA1A5B" w:rsidRPr="007E1D9B" w:rsidRDefault="00EA1A5B" w:rsidP="00E60904">
      <w:pPr>
        <w:spacing w:before="140" w:after="140"/>
        <w:rPr>
          <w:i/>
        </w:rPr>
      </w:pPr>
      <w:r w:rsidRPr="007E1D9B">
        <w:rPr>
          <w:i/>
        </w:rPr>
        <w:t>Antrag 1947/A(E) der Abgeordneten Mag. Rainer Widmann, Kolleginnen und Kollegen betreffend Klagsrecht für Umweltorganisationen;</w:t>
      </w:r>
    </w:p>
    <w:p w:rsidR="00EA1A5B" w:rsidRPr="007E1D9B" w:rsidRDefault="00EA1A5B" w:rsidP="00E60904">
      <w:pPr>
        <w:spacing w:before="140" w:after="140"/>
        <w:rPr>
          <w:b/>
          <w:i/>
        </w:rPr>
      </w:pPr>
      <w:r w:rsidRPr="007E1D9B">
        <w:rPr>
          <w:b/>
          <w:i/>
        </w:rPr>
        <w:t>Verfassungsausschuss:</w:t>
      </w:r>
    </w:p>
    <w:p w:rsidR="00EA1A5B" w:rsidRPr="007E1D9B" w:rsidRDefault="00EA1A5B" w:rsidP="00E60904">
      <w:pPr>
        <w:spacing w:before="140" w:after="140"/>
        <w:rPr>
          <w:i/>
        </w:rPr>
      </w:pPr>
      <w:r w:rsidRPr="007E1D9B">
        <w:rPr>
          <w:i/>
        </w:rPr>
        <w:t>Antrag 1942/A der Abgeordneten Dr. Josef Cap, Karlheinz Kopf, Kolleginnen und Kol</w:t>
      </w:r>
      <w:r w:rsidR="00DF7459">
        <w:rPr>
          <w:i/>
        </w:rPr>
        <w:softHyphen/>
      </w:r>
      <w:r w:rsidRPr="007E1D9B">
        <w:rPr>
          <w:i/>
        </w:rPr>
        <w:t>legen betreffend ein Bundesgesetz, mit dem das Bezügebegrenzungs-BVG und das Unvereinbarkeitsgesetz geändert werden,</w:t>
      </w:r>
    </w:p>
    <w:p w:rsidR="00EA1A5B" w:rsidRPr="007E1D9B" w:rsidRDefault="00EA1A5B" w:rsidP="00E60904">
      <w:pPr>
        <w:spacing w:before="140" w:after="140"/>
        <w:rPr>
          <w:i/>
        </w:rPr>
      </w:pPr>
      <w:r w:rsidRPr="007E1D9B">
        <w:rPr>
          <w:i/>
        </w:rPr>
        <w:t>Antrag 1962/A(E) der Abgeordneten Herbert Kickl, Kolleginnen und Kollegen betref</w:t>
      </w:r>
      <w:r w:rsidR="00DF7459">
        <w:rPr>
          <w:i/>
        </w:rPr>
        <w:softHyphen/>
      </w:r>
      <w:r w:rsidRPr="007E1D9B">
        <w:rPr>
          <w:i/>
        </w:rPr>
        <w:t>fend Einführung einer Neuregelung der sog</w:t>
      </w:r>
      <w:r w:rsidR="008A6BA7">
        <w:rPr>
          <w:i/>
        </w:rPr>
        <w:t>enannten</w:t>
      </w:r>
      <w:r w:rsidRPr="007E1D9B">
        <w:rPr>
          <w:i/>
        </w:rPr>
        <w:t xml:space="preserve"> Altpolitiker-Pensionen,</w:t>
      </w:r>
    </w:p>
    <w:p w:rsidR="00EA1A5B" w:rsidRPr="007E1D9B" w:rsidRDefault="00EA1A5B" w:rsidP="00E60904">
      <w:pPr>
        <w:spacing w:before="140" w:after="140"/>
        <w:rPr>
          <w:i/>
        </w:rPr>
      </w:pPr>
      <w:r w:rsidRPr="007E1D9B">
        <w:rPr>
          <w:i/>
        </w:rPr>
        <w:t>Antrag 1963/A(E) der Abgeordneten Herbert Scheibner, Kolleginnen und Kollegen be</w:t>
      </w:r>
      <w:r w:rsidR="00DF7459">
        <w:rPr>
          <w:i/>
        </w:rPr>
        <w:softHyphen/>
      </w:r>
      <w:r w:rsidRPr="007E1D9B">
        <w:rPr>
          <w:i/>
        </w:rPr>
        <w:t>treffend</w:t>
      </w:r>
      <w:r w:rsidR="008A6BA7">
        <w:rPr>
          <w:i/>
        </w:rPr>
        <w:t>:</w:t>
      </w:r>
      <w:r w:rsidRPr="007E1D9B">
        <w:rPr>
          <w:i/>
        </w:rPr>
        <w:t xml:space="preserve"> Österreich neu bauen – umfassende Staats- und Parlamentsreform;</w:t>
      </w:r>
    </w:p>
    <w:p w:rsidR="00EA1A5B" w:rsidRPr="007E1D9B" w:rsidRDefault="00EA1A5B" w:rsidP="00E60904">
      <w:pPr>
        <w:spacing w:before="140" w:after="140"/>
        <w:rPr>
          <w:b/>
          <w:i/>
        </w:rPr>
      </w:pPr>
      <w:r w:rsidRPr="007E1D9B">
        <w:rPr>
          <w:b/>
          <w:i/>
        </w:rPr>
        <w:t>Wissenschaftsausschuss:</w:t>
      </w:r>
    </w:p>
    <w:p w:rsidR="00EA1A5B" w:rsidRPr="007E1D9B" w:rsidRDefault="00EA1A5B" w:rsidP="00E60904">
      <w:pPr>
        <w:spacing w:before="140" w:after="140"/>
        <w:rPr>
          <w:i/>
        </w:rPr>
      </w:pPr>
      <w:r w:rsidRPr="007E1D9B">
        <w:rPr>
          <w:i/>
        </w:rPr>
        <w:t>Vereinbarung gemäß Art. 15a B-VG zwischen dem Bund und dem Land Niederöster</w:t>
      </w:r>
      <w:r w:rsidR="00DF7459">
        <w:rPr>
          <w:i/>
        </w:rPr>
        <w:softHyphen/>
      </w:r>
      <w:r w:rsidRPr="007E1D9B">
        <w:rPr>
          <w:i/>
        </w:rPr>
        <w:t xml:space="preserve">reich zur Änderung der Vereinbarung gemäß Art. 15a B-VG zwischen dem Bund und dem Land Niederösterreich über die Errichtung und den Betrieb des </w:t>
      </w:r>
      <w:r w:rsidRPr="00280F88">
        <w:rPr>
          <w:i/>
        </w:rPr>
        <w:t>Institute of Science and Technology Austria</w:t>
      </w:r>
      <w:r w:rsidRPr="007E1D9B">
        <w:rPr>
          <w:i/>
        </w:rPr>
        <w:t xml:space="preserve"> samt Anhang (1783</w:t>
      </w:r>
      <w:r w:rsidR="00D60ED8">
        <w:rPr>
          <w:i/>
        </w:rPr>
        <w:t> </w:t>
      </w:r>
      <w:r w:rsidRPr="007E1D9B">
        <w:rPr>
          <w:i/>
        </w:rPr>
        <w:t>d.B.),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Antrag 1943/A(E) der Abgeordneten Dr. Kurt Grünewald, Kolleginnen und Kollegen be</w:t>
      </w:r>
      <w:r w:rsidR="00DF7459">
        <w:rPr>
          <w:i/>
        </w:rPr>
        <w:softHyphen/>
      </w:r>
      <w:r w:rsidRPr="007E1D9B">
        <w:rPr>
          <w:i/>
        </w:rPr>
        <w:t>treffend Rettung des Studiums „Internationale Entwicklung“.</w:t>
      </w:r>
    </w:p>
    <w:p w:rsidR="00EA1A5B" w:rsidRPr="007E1D9B" w:rsidRDefault="00EA1A5B" w:rsidP="00E54AA9">
      <w:pPr>
        <w:rPr>
          <w:b/>
          <w:i/>
        </w:rPr>
      </w:pPr>
      <w:r w:rsidRPr="007E1D9B">
        <w:rPr>
          <w:b/>
          <w:i/>
        </w:rPr>
        <w:t>C. Unterrichtung gemäß Art. 50 Abs. 5 B-VG: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Aufnahme der Verhandlungen über ein Abkommen zwischen der Regierung der Repu</w:t>
      </w:r>
      <w:r w:rsidR="00DF7459">
        <w:rPr>
          <w:i/>
        </w:rPr>
        <w:softHyphen/>
      </w:r>
      <w:r w:rsidRPr="007E1D9B">
        <w:rPr>
          <w:i/>
        </w:rPr>
        <w:t>blik Österreich und der Regierung der Republik Montenegro zur Vermeidung der Dop</w:t>
      </w:r>
      <w:r w:rsidR="00DF7459">
        <w:rPr>
          <w:i/>
        </w:rPr>
        <w:softHyphen/>
      </w:r>
      <w:r w:rsidRPr="007E1D9B">
        <w:rPr>
          <w:i/>
        </w:rPr>
        <w:t>pelbesteuerung auf dem Gebiete der Steuern vom Einkommen und vom Vermögen,</w:t>
      </w:r>
    </w:p>
    <w:p w:rsidR="00EA1A5B" w:rsidRPr="007E1D9B" w:rsidRDefault="00EA1A5B" w:rsidP="00E54AA9">
      <w:pPr>
        <w:rPr>
          <w:i/>
        </w:rPr>
      </w:pPr>
      <w:r w:rsidRPr="007E1D9B">
        <w:rPr>
          <w:i/>
        </w:rPr>
        <w:t>Aufnahme der Verhandlungen über ein Abkommen zwischen der Regierung der Repu</w:t>
      </w:r>
      <w:r w:rsidR="00DF7459">
        <w:rPr>
          <w:i/>
        </w:rPr>
        <w:softHyphen/>
      </w:r>
      <w:r w:rsidRPr="007E1D9B">
        <w:rPr>
          <w:i/>
        </w:rPr>
        <w:t>blik Österreich und der Regierung des Staates Israel über die Zusammenarbeit im Be</w:t>
      </w:r>
      <w:r w:rsidR="00DF7459">
        <w:rPr>
          <w:i/>
        </w:rPr>
        <w:softHyphen/>
      </w:r>
      <w:r w:rsidRPr="007E1D9B">
        <w:rPr>
          <w:i/>
        </w:rPr>
        <w:t>reich Film.</w:t>
      </w:r>
    </w:p>
    <w:p w:rsidR="00EA1A5B" w:rsidRPr="00723748" w:rsidRDefault="00EA1A5B" w:rsidP="00E54AA9">
      <w:pPr>
        <w:pStyle w:val="ZM"/>
        <w:rPr>
          <w:lang w:val="de-DE"/>
        </w:rPr>
      </w:pPr>
      <w:r>
        <w:rPr>
          <w:lang w:val="de-DE"/>
        </w:rPr>
        <w:t>*****</w:t>
      </w:r>
    </w:p>
    <w:p w:rsidR="00884077" w:rsidRDefault="00884077" w:rsidP="00E54AA9">
      <w:pPr>
        <w:rPr>
          <w:b/>
          <w:vanish/>
          <w:lang w:val="de-DE"/>
        </w:rPr>
        <w:sectPr w:rsidR="00884077" w:rsidSect="00884077">
          <w:headerReference w:type="even" r:id="rId18"/>
          <w:headerReference w:type="default" r:id="rId19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EA1A5B" w:rsidRDefault="00EA1A5B" w:rsidP="00E54AA9">
      <w:r w:rsidRPr="007470C5">
        <w:rPr>
          <w:b/>
          <w:vanish/>
          <w:lang w:val="de-DE"/>
        </w:rPr>
        <w:t>†</w:t>
      </w:r>
      <w:r w:rsidRPr="007470C5">
        <w:rPr>
          <w:b/>
        </w:rPr>
        <w:t>Präsident Mag. Dr. Martin Graf</w:t>
      </w:r>
      <w:r w:rsidRPr="007470C5">
        <w:rPr>
          <w:b/>
          <w:vanish/>
        </w:rPr>
        <w:t>|</w:t>
      </w:r>
      <w:r w:rsidRPr="007470C5">
        <w:rPr>
          <w:b/>
        </w:rPr>
        <w:t>:</w:t>
      </w:r>
      <w:r w:rsidRPr="007470C5">
        <w:t xml:space="preserve"> </w:t>
      </w:r>
      <w:r>
        <w:t xml:space="preserve">Die </w:t>
      </w:r>
      <w:r w:rsidRPr="00F3148E">
        <w:rPr>
          <w:b/>
          <w:i/>
        </w:rPr>
        <w:t>nächste</w:t>
      </w:r>
      <w:r>
        <w:t xml:space="preserve"> Sitzung des Nationalrates, die für Mitt</w:t>
      </w:r>
      <w:r w:rsidR="00EE1D60">
        <w:softHyphen/>
      </w:r>
      <w:r>
        <w:t>woch, den 13. Juni 2012, 9 Uhr, in Aussicht genommen ist, wird auf schriftlichem Wege einberufen werden.</w:t>
      </w:r>
    </w:p>
    <w:p w:rsidR="00EA1A5B" w:rsidRDefault="00EA1A5B" w:rsidP="00E54AA9">
      <w:r>
        <w:t>Bevor ich diese Sitzung schließe, gebe ich bekannt, dass im Anschluss an diese Sit</w:t>
      </w:r>
      <w:r w:rsidR="00EE1D60">
        <w:softHyphen/>
      </w:r>
      <w:r>
        <w:t>zung der Justizausschuss im Lokal VIII zusammentritt.</w:t>
      </w:r>
    </w:p>
    <w:p w:rsidR="00EA1A5B" w:rsidRPr="00E54AA9" w:rsidRDefault="00EA1A5B" w:rsidP="00E54AA9">
      <w:r>
        <w:t xml:space="preserve">Diese Sitzung ist </w:t>
      </w:r>
      <w:r w:rsidRPr="00F3148E">
        <w:rPr>
          <w:b/>
          <w:i/>
        </w:rPr>
        <w:t>geschlossen.</w:t>
      </w:r>
    </w:p>
    <w:p w:rsidR="00E139E3" w:rsidRDefault="00EA1A5B" w:rsidP="00D442CB">
      <w:pPr>
        <w:pStyle w:val="SB"/>
        <w:rPr>
          <w:lang w:val="de-DE"/>
        </w:rPr>
      </w:pPr>
      <w:bookmarkStart w:id="3" w:name="TEXTOBJ_97569"/>
      <w:r w:rsidRPr="00935EDB">
        <w:rPr>
          <w:vanish/>
          <w:lang w:val="de-DE"/>
        </w:rPr>
        <w:t>20.32.04</w:t>
      </w:r>
      <w:bookmarkEnd w:id="3"/>
      <w:r>
        <w:rPr>
          <w:lang w:val="de-DE"/>
        </w:rPr>
        <w:t>Schluss der Sitzung: 20.3</w:t>
      </w:r>
      <w:r w:rsidR="008A6BA7">
        <w:rPr>
          <w:lang w:val="de-DE"/>
        </w:rPr>
        <w:t>3</w:t>
      </w:r>
      <w:r>
        <w:rPr>
          <w:lang w:val="de-DE"/>
        </w:rPr>
        <w:t> Uhr</w:t>
      </w:r>
    </w:p>
    <w:p w:rsidR="00E139E3" w:rsidRDefault="00E139E3" w:rsidP="00E139E3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E139E3" w:rsidRDefault="00E139E3" w:rsidP="00E139E3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CB07AC" w:rsidRDefault="00E139E3" w:rsidP="00E139E3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CB07AC" w:rsidSect="00884077">
      <w:headerReference w:type="even" r:id="rId20"/>
      <w:headerReference w:type="default" r:id="rId21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077" w:rsidRDefault="00884077" w:rsidP="00884077">
      <w:pPr>
        <w:spacing w:before="0" w:after="0"/>
      </w:pPr>
      <w:r>
        <w:separator/>
      </w:r>
    </w:p>
  </w:endnote>
  <w:endnote w:type="continuationSeparator" w:id="0">
    <w:p w:rsidR="00884077" w:rsidRDefault="00884077" w:rsidP="0088407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Pr="00884077" w:rsidRDefault="00884077" w:rsidP="00884077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Pr="00884077" w:rsidRDefault="00884077" w:rsidP="00884077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Default="00884077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077" w:rsidRDefault="00884077" w:rsidP="00884077">
      <w:pPr>
        <w:spacing w:before="0" w:after="0"/>
      </w:pPr>
      <w:r>
        <w:separator/>
      </w:r>
    </w:p>
  </w:footnote>
  <w:footnote w:type="continuationSeparator" w:id="0">
    <w:p w:rsidR="00884077" w:rsidRDefault="00884077" w:rsidP="00884077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Pr="00884077" w:rsidRDefault="00884077" w:rsidP="00884077">
    <w:pPr>
      <w:pStyle w:val="Kopfzeile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Default="00B03906" w:rsidP="00884077">
    <w:pPr>
      <w:pStyle w:val="Kopfzeile"/>
    </w:pPr>
    <w:r>
      <w:fldChar w:fldCharType="begin"/>
    </w:r>
    <w:r w:rsidR="0071385B">
      <w:instrText xml:space="preserve"> PAGE  \* MERGEFORMAT </w:instrText>
    </w:r>
    <w:r>
      <w:fldChar w:fldCharType="separate"/>
    </w:r>
    <w:r w:rsidR="00884077">
      <w:rPr>
        <w:noProof/>
      </w:rPr>
      <w:t>6</w:t>
    </w:r>
    <w:r>
      <w:rPr>
        <w:noProof/>
      </w:rPr>
      <w:fldChar w:fldCharType="end"/>
    </w:r>
    <w:r w:rsidR="00884077">
      <w:t xml:space="preserve"> / 158. Sitzung</w:t>
    </w:r>
    <w:r w:rsidR="00884077">
      <w:tab/>
      <w:t>16. Mai 2012</w:t>
    </w:r>
    <w:r w:rsidR="00884077">
      <w:tab/>
      <w:t>Nationalrat, XXIV. GP</w:t>
    </w:r>
  </w:p>
  <w:p w:rsidR="00884077" w:rsidRPr="00884077" w:rsidRDefault="00884077" w:rsidP="00884077">
    <w:pPr>
      <w:pStyle w:val="Kopfzeile"/>
    </w:pPr>
    <w:r w:rsidRPr="007470C5">
      <w:rPr>
        <w:b/>
        <w:vanish/>
      </w:rPr>
      <w:t>†</w:t>
    </w:r>
    <w:r w:rsidRPr="007470C5">
      <w:rPr>
        <w:b/>
      </w:rPr>
      <w:t>Präsident Mag. Dr. Martin Graf</w:t>
    </w:r>
    <w:r w:rsidRPr="007470C5">
      <w:rPr>
        <w:b/>
        <w:vanish/>
      </w:rPr>
      <w:t>|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Default="00884077" w:rsidP="00884077">
    <w:pPr>
      <w:pStyle w:val="Kopfzeile"/>
    </w:pPr>
    <w:r>
      <w:t>Nationalrat, XXIV. GP</w:t>
    </w:r>
    <w:r>
      <w:tab/>
      <w:t>16. Mai 2012</w:t>
    </w:r>
    <w:r>
      <w:tab/>
      <w:t xml:space="preserve">158. Sitzung / </w:t>
    </w:r>
    <w:r w:rsidR="00B03906">
      <w:fldChar w:fldCharType="begin"/>
    </w:r>
    <w:r w:rsidR="0071385B">
      <w:instrText xml:space="preserve"> PAGE  \* MERGEFORMAT </w:instrText>
    </w:r>
    <w:r w:rsidR="00B03906">
      <w:fldChar w:fldCharType="separate"/>
    </w:r>
    <w:r w:rsidR="0071385B">
      <w:rPr>
        <w:noProof/>
      </w:rPr>
      <w:t>7</w:t>
    </w:r>
    <w:r w:rsidR="00B03906">
      <w:rPr>
        <w:noProof/>
      </w:rPr>
      <w:fldChar w:fldCharType="end"/>
    </w:r>
  </w:p>
  <w:p w:rsidR="00884077" w:rsidRPr="00884077" w:rsidRDefault="00884077" w:rsidP="00884077">
    <w:pPr>
      <w:pStyle w:val="Kopfzeile"/>
    </w:pPr>
    <w:r w:rsidRPr="007470C5">
      <w:rPr>
        <w:b/>
        <w:vanish/>
      </w:rPr>
      <w:t>†</w:t>
    </w:r>
    <w:r w:rsidRPr="007470C5">
      <w:rPr>
        <w:b/>
      </w:rPr>
      <w:t>Präsident Mag. Dr. Martin Graf</w:t>
    </w:r>
    <w:r w:rsidRPr="007470C5">
      <w:rPr>
        <w:b/>
        <w:vanish/>
      </w:rPr>
      <w:t>|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Pr="00884077" w:rsidRDefault="00884077" w:rsidP="00884077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Pr="00884077" w:rsidRDefault="00884077" w:rsidP="00884077">
    <w:pPr>
      <w:pStyle w:val="Kopfzeile"/>
    </w:pPr>
    <w:r>
      <w:tab/>
    </w:r>
    <w:r>
      <w:tab/>
      <w:t xml:space="preserve"> </w:t>
    </w:r>
    <w:r w:rsidR="00B03906">
      <w:fldChar w:fldCharType="begin"/>
    </w:r>
    <w:r w:rsidR="0071385B">
      <w:instrText xml:space="preserve"> PAGE  \* MERGEFORMAT </w:instrText>
    </w:r>
    <w:r w:rsidR="00B03906">
      <w:fldChar w:fldCharType="separate"/>
    </w:r>
    <w:r w:rsidR="004B371D">
      <w:rPr>
        <w:noProof/>
      </w:rPr>
      <w:t>1</w:t>
    </w:r>
    <w:r w:rsidR="00B03906">
      <w:rPr>
        <w:noProof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Default="00B03906" w:rsidP="00884077">
    <w:pPr>
      <w:pStyle w:val="Kopfzeile"/>
    </w:pPr>
    <w:r>
      <w:fldChar w:fldCharType="begin"/>
    </w:r>
    <w:r w:rsidR="0071385B">
      <w:instrText xml:space="preserve"> PAGE  \* MERGEFORMAT </w:instrText>
    </w:r>
    <w:r>
      <w:fldChar w:fldCharType="separate"/>
    </w:r>
    <w:r w:rsidR="00AD7DEF">
      <w:rPr>
        <w:noProof/>
      </w:rPr>
      <w:t>4</w:t>
    </w:r>
    <w:r>
      <w:rPr>
        <w:noProof/>
      </w:rPr>
      <w:fldChar w:fldCharType="end"/>
    </w:r>
    <w:r w:rsidR="00884077">
      <w:t xml:space="preserve"> / 158. Sitzung</w:t>
    </w:r>
    <w:r w:rsidR="00884077">
      <w:tab/>
      <w:t>16. Mai 2012</w:t>
    </w:r>
    <w:r w:rsidR="00884077">
      <w:tab/>
      <w:t>Nationalrat, XXIV. GP</w:t>
    </w:r>
  </w:p>
  <w:p w:rsidR="00884077" w:rsidRPr="00884077" w:rsidRDefault="00884077" w:rsidP="00884077">
    <w:pPr>
      <w:pStyle w:val="Kopfzeile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Default="00884077" w:rsidP="00884077">
    <w:pPr>
      <w:pStyle w:val="Kopfzeile"/>
    </w:pPr>
    <w:r>
      <w:t>Nationalrat, XXIV. GP</w:t>
    </w:r>
    <w:r>
      <w:tab/>
      <w:t>16. Mai 2012</w:t>
    </w:r>
    <w:r>
      <w:tab/>
      <w:t xml:space="preserve">158. Sitzung / </w:t>
    </w:r>
    <w:r w:rsidR="00B03906">
      <w:fldChar w:fldCharType="begin"/>
    </w:r>
    <w:r w:rsidR="0071385B">
      <w:instrText xml:space="preserve"> PAGE  \* MERGEFORMAT </w:instrText>
    </w:r>
    <w:r w:rsidR="00B03906">
      <w:fldChar w:fldCharType="separate"/>
    </w:r>
    <w:r w:rsidR="00AD7DEF">
      <w:rPr>
        <w:noProof/>
      </w:rPr>
      <w:t>3</w:t>
    </w:r>
    <w:r w:rsidR="00B03906">
      <w:rPr>
        <w:noProof/>
      </w:rPr>
      <w:fldChar w:fldCharType="end"/>
    </w:r>
  </w:p>
  <w:p w:rsidR="00884077" w:rsidRPr="00884077" w:rsidRDefault="00884077" w:rsidP="00884077">
    <w:pPr>
      <w:pStyle w:val="Kopfzeile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Default="00B03906" w:rsidP="00884077">
    <w:pPr>
      <w:pStyle w:val="Kopfzeile"/>
    </w:pPr>
    <w:r>
      <w:fldChar w:fldCharType="begin"/>
    </w:r>
    <w:r w:rsidR="0071385B">
      <w:instrText xml:space="preserve"> PAGE  \* MERGEFORMAT </w:instrText>
    </w:r>
    <w:r>
      <w:fldChar w:fldCharType="separate"/>
    </w:r>
    <w:r w:rsidR="00884077">
      <w:rPr>
        <w:noProof/>
      </w:rPr>
      <w:t>4</w:t>
    </w:r>
    <w:r>
      <w:rPr>
        <w:noProof/>
      </w:rPr>
      <w:fldChar w:fldCharType="end"/>
    </w:r>
    <w:r w:rsidR="00884077">
      <w:t xml:space="preserve"> / 158. Sitzung</w:t>
    </w:r>
    <w:r w:rsidR="00884077">
      <w:tab/>
      <w:t>16. Mai 2012</w:t>
    </w:r>
    <w:r w:rsidR="00884077">
      <w:tab/>
      <w:t>Nationalrat, XXIV. GP</w:t>
    </w:r>
  </w:p>
  <w:p w:rsidR="00884077" w:rsidRPr="00884077" w:rsidRDefault="00884077" w:rsidP="00884077">
    <w:pPr>
      <w:pStyle w:val="Kopfzeile"/>
    </w:pPr>
    <w:r w:rsidRPr="002E04E5">
      <w:rPr>
        <w:b/>
        <w:vanish/>
      </w:rPr>
      <w:t>†</w:t>
    </w:r>
    <w:r w:rsidRPr="002E04E5">
      <w:rPr>
        <w:b/>
      </w:rPr>
      <w:t>Präsident Mag. Dr. Martin Graf</w:t>
    </w:r>
    <w:r w:rsidRPr="002E04E5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Default="00884077" w:rsidP="00884077">
    <w:pPr>
      <w:pStyle w:val="Kopfzeile"/>
    </w:pPr>
    <w:r>
      <w:t>Nationalrat, XXIV. GP</w:t>
    </w:r>
    <w:r>
      <w:tab/>
      <w:t>16. Mai 2012</w:t>
    </w:r>
    <w:r>
      <w:tab/>
      <w:t xml:space="preserve">158. Sitzung / </w:t>
    </w:r>
    <w:r w:rsidR="00B03906">
      <w:fldChar w:fldCharType="begin"/>
    </w:r>
    <w:r w:rsidR="0071385B">
      <w:instrText xml:space="preserve"> PAGE  \* MERGEFORMAT </w:instrText>
    </w:r>
    <w:r w:rsidR="00B03906">
      <w:fldChar w:fldCharType="separate"/>
    </w:r>
    <w:r>
      <w:rPr>
        <w:noProof/>
      </w:rPr>
      <w:t>3</w:t>
    </w:r>
    <w:r w:rsidR="00B03906">
      <w:rPr>
        <w:noProof/>
      </w:rPr>
      <w:fldChar w:fldCharType="end"/>
    </w:r>
  </w:p>
  <w:p w:rsidR="00884077" w:rsidRPr="00884077" w:rsidRDefault="00884077" w:rsidP="00884077">
    <w:pPr>
      <w:pStyle w:val="Kopfzeile"/>
    </w:pPr>
    <w:r w:rsidRPr="002E04E5">
      <w:rPr>
        <w:b/>
        <w:vanish/>
      </w:rPr>
      <w:t>†</w:t>
    </w:r>
    <w:r w:rsidRPr="002E04E5">
      <w:rPr>
        <w:b/>
      </w:rPr>
      <w:t>Präsident Mag. Dr. Martin Graf</w:t>
    </w:r>
    <w:r w:rsidRPr="002E04E5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Default="00B03906" w:rsidP="00884077">
    <w:pPr>
      <w:pStyle w:val="Kopfzeile"/>
    </w:pPr>
    <w:r>
      <w:fldChar w:fldCharType="begin"/>
    </w:r>
    <w:r w:rsidR="0071385B">
      <w:instrText xml:space="preserve"> PAGE  \* MERGEFORMAT </w:instrText>
    </w:r>
    <w:r>
      <w:fldChar w:fldCharType="separate"/>
    </w:r>
    <w:r w:rsidR="00AD7DEF">
      <w:rPr>
        <w:noProof/>
      </w:rPr>
      <w:t>6</w:t>
    </w:r>
    <w:r>
      <w:rPr>
        <w:noProof/>
      </w:rPr>
      <w:fldChar w:fldCharType="end"/>
    </w:r>
    <w:r w:rsidR="00884077">
      <w:t xml:space="preserve"> / 158. Sitzung</w:t>
    </w:r>
    <w:r w:rsidR="00884077">
      <w:tab/>
      <w:t>16. Mai 2012</w:t>
    </w:r>
    <w:r w:rsidR="00884077">
      <w:tab/>
      <w:t>Nationalrat, XXIV. GP</w:t>
    </w:r>
  </w:p>
  <w:p w:rsidR="00884077" w:rsidRPr="00884077" w:rsidRDefault="00884077" w:rsidP="00884077">
    <w:pPr>
      <w:pStyle w:val="Kopfzeile"/>
    </w:pPr>
    <w:r w:rsidRPr="00723748">
      <w:rPr>
        <w:b/>
        <w:vanish/>
      </w:rPr>
      <w:t>†</w:t>
    </w:r>
    <w:r w:rsidRPr="00723748">
      <w:rPr>
        <w:b/>
      </w:rPr>
      <w:t>Präsident Mag. Dr. Martin Graf</w:t>
    </w:r>
    <w:r w:rsidRPr="00723748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77" w:rsidRDefault="00884077" w:rsidP="00884077">
    <w:pPr>
      <w:pStyle w:val="Kopfzeile"/>
    </w:pPr>
    <w:r>
      <w:t>Nationalrat, XXIV. GP</w:t>
    </w:r>
    <w:r>
      <w:tab/>
      <w:t>16. Mai 2012</w:t>
    </w:r>
    <w:r>
      <w:tab/>
      <w:t xml:space="preserve">158. Sitzung / </w:t>
    </w:r>
    <w:r w:rsidR="00B03906">
      <w:fldChar w:fldCharType="begin"/>
    </w:r>
    <w:r w:rsidR="0071385B">
      <w:instrText xml:space="preserve"> PAGE  \* MERGEFORMAT </w:instrText>
    </w:r>
    <w:r w:rsidR="00B03906">
      <w:fldChar w:fldCharType="separate"/>
    </w:r>
    <w:r w:rsidR="00AD7DEF">
      <w:rPr>
        <w:noProof/>
      </w:rPr>
      <w:t>5</w:t>
    </w:r>
    <w:r w:rsidR="00B03906">
      <w:rPr>
        <w:noProof/>
      </w:rPr>
      <w:fldChar w:fldCharType="end"/>
    </w:r>
  </w:p>
  <w:p w:rsidR="00884077" w:rsidRPr="00884077" w:rsidRDefault="00884077" w:rsidP="00884077">
    <w:pPr>
      <w:pStyle w:val="Kopfzeile"/>
    </w:pPr>
    <w:r w:rsidRPr="00723748">
      <w:rPr>
        <w:b/>
        <w:vanish/>
      </w:rPr>
      <w:t>†</w:t>
    </w:r>
    <w:r w:rsidRPr="00723748">
      <w:rPr>
        <w:b/>
      </w:rPr>
      <w:t>Präsident Mag. Dr. Martin Graf</w:t>
    </w:r>
    <w:r w:rsidRPr="00723748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A5B"/>
    <w:rsid w:val="00203CEA"/>
    <w:rsid w:val="004B0DE5"/>
    <w:rsid w:val="004B371D"/>
    <w:rsid w:val="0071385B"/>
    <w:rsid w:val="007E4C65"/>
    <w:rsid w:val="0080688B"/>
    <w:rsid w:val="00884077"/>
    <w:rsid w:val="008A6BA7"/>
    <w:rsid w:val="009D6BD5"/>
    <w:rsid w:val="00AD7DEF"/>
    <w:rsid w:val="00B03906"/>
    <w:rsid w:val="00B16E93"/>
    <w:rsid w:val="00B20DF5"/>
    <w:rsid w:val="00B4520E"/>
    <w:rsid w:val="00C50366"/>
    <w:rsid w:val="00C62E9F"/>
    <w:rsid w:val="00CB07AC"/>
    <w:rsid w:val="00D442CB"/>
    <w:rsid w:val="00D60ED8"/>
    <w:rsid w:val="00DF7459"/>
    <w:rsid w:val="00E139E3"/>
    <w:rsid w:val="00E24FB6"/>
    <w:rsid w:val="00E41CBA"/>
    <w:rsid w:val="00E60904"/>
    <w:rsid w:val="00E61171"/>
    <w:rsid w:val="00EA1A5B"/>
    <w:rsid w:val="00EA6EDF"/>
    <w:rsid w:val="00EE1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E4C65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7E4C65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7E4C65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7E4C65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7E4C65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7E4C65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7E4C65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7E4C65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7E4C65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7E4C65"/>
    <w:rPr>
      <w:vanish/>
    </w:rPr>
  </w:style>
  <w:style w:type="paragraph" w:customStyle="1" w:styleId="impressum">
    <w:name w:val="impressum"/>
    <w:basedOn w:val="Standard"/>
    <w:rsid w:val="007E4C65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7E4C65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7E4C65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7E4C65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7E4C65"/>
  </w:style>
  <w:style w:type="paragraph" w:customStyle="1" w:styleId="StandardRB">
    <w:name w:val="Standard_RB"/>
    <w:basedOn w:val="Standard"/>
    <w:next w:val="Standard"/>
    <w:rsid w:val="007E4C65"/>
    <w:pPr>
      <w:spacing w:before="0"/>
    </w:pPr>
  </w:style>
  <w:style w:type="paragraph" w:customStyle="1" w:styleId="StandardR">
    <w:name w:val="Standard_R"/>
    <w:basedOn w:val="StandardRB"/>
    <w:next w:val="Standard"/>
    <w:rsid w:val="007E4C65"/>
    <w:pPr>
      <w:spacing w:after="0"/>
    </w:pPr>
  </w:style>
  <w:style w:type="paragraph" w:customStyle="1" w:styleId="StandardRE">
    <w:name w:val="Standard_RE"/>
    <w:basedOn w:val="Standard"/>
    <w:next w:val="Standard"/>
    <w:rsid w:val="007E4C65"/>
    <w:pPr>
      <w:spacing w:after="0"/>
    </w:pPr>
  </w:style>
  <w:style w:type="paragraph" w:customStyle="1" w:styleId="TIT1">
    <w:name w:val="_TIT1"/>
    <w:basedOn w:val="Standard"/>
    <w:rsid w:val="00EA1A5B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EA1A5B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EA1A5B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884077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884077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884077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884077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884077"/>
    <w:rPr>
      <w:b/>
    </w:rPr>
  </w:style>
  <w:style w:type="paragraph" w:customStyle="1" w:styleId="DBl05">
    <w:name w:val="DBl05"/>
    <w:basedOn w:val="DBl04"/>
    <w:rsid w:val="00884077"/>
    <w:pPr>
      <w:spacing w:before="240"/>
    </w:pPr>
  </w:style>
  <w:style w:type="paragraph" w:customStyle="1" w:styleId="DBl00r">
    <w:name w:val="DBl00r"/>
    <w:basedOn w:val="DBl00"/>
    <w:next w:val="Standard"/>
    <w:rsid w:val="00884077"/>
    <w:pPr>
      <w:jc w:val="right"/>
    </w:pPr>
    <w:rPr>
      <w:bCs/>
    </w:rPr>
  </w:style>
  <w:style w:type="paragraph" w:customStyle="1" w:styleId="DBl00z">
    <w:name w:val="DBl00z"/>
    <w:basedOn w:val="DBl00"/>
    <w:rsid w:val="00884077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88407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4077"/>
    <w:rPr>
      <w:rFonts w:ascii="Tahoma" w:hAnsi="Tahoma" w:cs="Tahoma"/>
      <w:sz w:val="16"/>
      <w:szCs w:val="16"/>
      <w:lang w:val="de-AT"/>
    </w:rPr>
  </w:style>
  <w:style w:type="character" w:styleId="Hyperlink">
    <w:name w:val="Hyperlink"/>
    <w:basedOn w:val="Absatz-Standardschriftart"/>
    <w:rsid w:val="00D44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webSettings" Target="webSettings.xml"/><Relationship Id="rId21" Type="http://schemas.openxmlformats.org/officeDocument/2006/relationships/header" Target="header11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3</Pages>
  <Words>1529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11142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2012-09-19T13:34:00Z</cp:lastPrinted>
  <dcterms:created xsi:type="dcterms:W3CDTF">2012-09-20T07:03:00Z</dcterms:created>
  <dcterms:modified xsi:type="dcterms:W3CDTF">2012-09-20T07:03:00Z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97535</vt:lpwstr>
  </property>
  <property fmtid="{D5CDD505-2E9C-101B-9397-08002B2CF9AE}" pid="3" name="DB_ID">
    <vt:lpwstr> 97535</vt:lpwstr>
  </property>
  <property fmtid="{D5CDD505-2E9C-101B-9397-08002B2CF9AE}" pid="4" name="OBJKURZ">
    <vt:lpwstr>SITZUNG</vt:lpwstr>
  </property>
</Properties>
</file>